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021A5" w14:textId="77777777" w:rsidR="00D43B0C" w:rsidRDefault="00D43B0C" w:rsidP="00472EE2">
      <w:pPr>
        <w:jc w:val="center"/>
        <w:rPr>
          <w:sz w:val="22"/>
          <w:szCs w:val="22"/>
          <w:highlight w:val="yellow"/>
        </w:rPr>
      </w:pPr>
    </w:p>
    <w:p w14:paraId="680C1712" w14:textId="7860EE52" w:rsidR="00472EE2" w:rsidRPr="008A5AE4" w:rsidRDefault="008A5AE4" w:rsidP="00472EE2">
      <w:pPr>
        <w:jc w:val="center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Month Day</w:t>
      </w:r>
      <w:r w:rsidR="00D901E2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,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 xml:space="preserve"> Year</w:t>
      </w:r>
    </w:p>
    <w:p w14:paraId="04288A3D" w14:textId="77777777" w:rsidR="007E72E5" w:rsidRPr="008A5AE4" w:rsidRDefault="007E72E5" w:rsidP="00472EE2">
      <w:pPr>
        <w:jc w:val="center"/>
        <w:rPr>
          <w:sz w:val="22"/>
          <w:szCs w:val="22"/>
        </w:rPr>
      </w:pPr>
    </w:p>
    <w:p w14:paraId="224C015B" w14:textId="3689815D" w:rsidR="009F5C4B" w:rsidRPr="008A5AE4" w:rsidRDefault="009F5C4B" w:rsidP="009F5C4B">
      <w:pPr>
        <w:jc w:val="center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PI No. </w:t>
      </w:r>
      <w:r w:rsidR="00DF09C6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#######</w:t>
      </w:r>
      <w:r w:rsidR="00BE647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,</w:t>
      </w:r>
      <w:r w:rsidR="00C84D73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474CA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</w:t>
      </w:r>
      <w:r w:rsidR="003739A1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County</w:t>
      </w:r>
    </w:p>
    <w:p w14:paraId="09CDDA34" w14:textId="77777777" w:rsidR="007E72E5" w:rsidRPr="008A5AE4" w:rsidRDefault="00C84D73" w:rsidP="007E72E5">
      <w:pPr>
        <w:jc w:val="center"/>
        <w:rPr>
          <w:sz w:val="22"/>
          <w:szCs w:val="22"/>
          <w:highlight w:val="lightGray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Project Description</w:t>
      </w:r>
    </w:p>
    <w:p w14:paraId="3938A414" w14:textId="77777777" w:rsidR="007E72E5" w:rsidRPr="008A5AE4" w:rsidRDefault="007E72E5" w:rsidP="00472EE2">
      <w:pPr>
        <w:jc w:val="center"/>
        <w:rPr>
          <w:sz w:val="22"/>
          <w:szCs w:val="22"/>
        </w:rPr>
      </w:pPr>
    </w:p>
    <w:p w14:paraId="4CFB6D07" w14:textId="77777777" w:rsidR="00444B8E" w:rsidRPr="008A5AE4" w:rsidRDefault="00444B8E" w:rsidP="005D32FF">
      <w:pPr>
        <w:rPr>
          <w:sz w:val="22"/>
          <w:szCs w:val="22"/>
        </w:rPr>
      </w:pPr>
    </w:p>
    <w:p w14:paraId="2A6258C8" w14:textId="2E3AAF59" w:rsidR="009F5C4B" w:rsidRPr="00E90B3B" w:rsidRDefault="008A5AE4" w:rsidP="00BF3DAE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XXXXX</w:t>
      </w:r>
      <w:r w:rsidR="007E72E5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, </w:t>
      </w:r>
      <w:r w:rsidR="00680A3A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Mayor</w:t>
      </w:r>
      <w:r w:rsidR="00474CA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,</w:t>
      </w:r>
      <w:r w:rsidR="009F5C4B" w:rsidRPr="00E90B3B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9F5C4B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  <w:highlight w:val="lightGray"/>
        </w:rPr>
        <w:t>Director</w:t>
      </w:r>
      <w:r w:rsidR="004B0F9B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,</w:t>
      </w:r>
      <w:r w:rsidR="00C84D73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or </w:t>
      </w:r>
      <w:r w:rsidR="00C84D73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County</w:t>
      </w:r>
      <w:r w:rsidR="007E72E5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 xml:space="preserve"> </w:t>
      </w:r>
      <w:r w:rsidR="00680A3A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Commissioner</w:t>
      </w:r>
    </w:p>
    <w:p w14:paraId="19F4B046" w14:textId="1C65A5A7" w:rsidR="009F5C4B" w:rsidRPr="00E90B3B" w:rsidRDefault="009F5C4B" w:rsidP="00BF3DAE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E90B3B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City of </w:t>
      </w:r>
      <w:r w:rsidR="008A5AE4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</w:t>
      </w:r>
      <w:r w:rsidR="00C84D73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/ </w:t>
      </w:r>
      <w:r w:rsidR="008A5AE4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</w:t>
      </w:r>
      <w:r w:rsidR="00C84D73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County</w:t>
      </w:r>
    </w:p>
    <w:p w14:paraId="54BD675F" w14:textId="77777777" w:rsidR="005D32FF" w:rsidRDefault="00C84D73" w:rsidP="0092436D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Address</w:t>
      </w:r>
      <w:r w:rsid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Line 1</w:t>
      </w:r>
    </w:p>
    <w:p w14:paraId="01338840" w14:textId="77777777" w:rsidR="00D21588" w:rsidRDefault="00D21588" w:rsidP="0092436D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Address Line 2</w:t>
      </w:r>
    </w:p>
    <w:p w14:paraId="30FE9F78" w14:textId="77777777" w:rsidR="004D7A79" w:rsidRPr="008A5AE4" w:rsidRDefault="004D7A79" w:rsidP="0092436D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Attn: </w:t>
      </w:r>
      <w:r w:rsidRP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Local Government Point of Contact</w:t>
      </w:r>
    </w:p>
    <w:p w14:paraId="3620463C" w14:textId="77777777" w:rsidR="009F5C4B" w:rsidRPr="008A5AE4" w:rsidRDefault="009F5C4B" w:rsidP="009F5C4B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</w:r>
    </w:p>
    <w:p w14:paraId="4BEE55F8" w14:textId="7F21B4B3" w:rsidR="009235C7" w:rsidRPr="000A0136" w:rsidRDefault="009235C7" w:rsidP="009F5C4B">
      <w:pPr>
        <w:rPr>
          <w:rFonts w:ascii="HelveticaNeueLT Com 55 Roman" w:eastAsiaTheme="minorHAnsi" w:hAnsi="HelveticaNeueLT Com 55 Roman" w:cs="HelveticaNeue-LightCond"/>
          <w:b/>
          <w:bCs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Subject:</w:t>
      </w: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</w:r>
      <w:r>
        <w:rPr>
          <w:rFonts w:ascii="HelveticaNeueLT Com 55 Roman" w:eastAsiaTheme="minorHAnsi" w:hAnsi="HelveticaNeueLT Com 55 Roman" w:cs="HelveticaNeue-LightCond"/>
          <w:b/>
          <w:bCs/>
          <w:color w:val="262626" w:themeColor="text1" w:themeTint="D9"/>
          <w:sz w:val="22"/>
          <w:szCs w:val="22"/>
        </w:rPr>
        <w:t xml:space="preserve">Supplemental Project Framework Agreement No. </w:t>
      </w:r>
      <w:r w:rsidRPr="000A0136">
        <w:rPr>
          <w:rFonts w:ascii="HelveticaNeueLT Com 55 Roman" w:eastAsiaTheme="minorHAnsi" w:hAnsi="HelveticaNeueLT Com 55 Roman" w:cs="HelveticaNeue-LightCond"/>
          <w:b/>
          <w:bCs/>
          <w:color w:val="262626" w:themeColor="text1" w:themeTint="D9"/>
          <w:sz w:val="22"/>
          <w:szCs w:val="22"/>
          <w:highlight w:val="yellow"/>
        </w:rPr>
        <w:t>XX</w:t>
      </w:r>
    </w:p>
    <w:p w14:paraId="04CA3A1A" w14:textId="77777777" w:rsidR="009235C7" w:rsidRDefault="009235C7" w:rsidP="009F5C4B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616AA6DB" w14:textId="77777777" w:rsidR="009235C7" w:rsidRDefault="009235C7" w:rsidP="009F5C4B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0F333767" w14:textId="4CA49811" w:rsidR="009F5C4B" w:rsidRPr="008A5AE4" w:rsidRDefault="009F5C4B" w:rsidP="009F5C4B">
      <w:pPr>
        <w:rPr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Dear </w:t>
      </w:r>
      <w:r w:rsidR="008A5AE4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XXXXX</w:t>
      </w:r>
      <w:r w:rsidRPr="008A5AE4">
        <w:rPr>
          <w:sz w:val="22"/>
          <w:szCs w:val="22"/>
        </w:rPr>
        <w:t>:</w:t>
      </w:r>
    </w:p>
    <w:p w14:paraId="3AE12876" w14:textId="77777777" w:rsidR="00E0077A" w:rsidRPr="008A5AE4" w:rsidRDefault="00E0077A" w:rsidP="00472EE2">
      <w:pPr>
        <w:rPr>
          <w:sz w:val="22"/>
          <w:szCs w:val="22"/>
        </w:rPr>
      </w:pPr>
    </w:p>
    <w:p w14:paraId="6AD9F9A0" w14:textId="16C99C16" w:rsidR="00E0077A" w:rsidRPr="008A5AE4" w:rsidRDefault="004D7A79" w:rsidP="00D21588">
      <w:pPr>
        <w:jc w:val="both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Attach</w:t>
      </w:r>
      <w:r w:rsidR="00E0077A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ed </w:t>
      </w:r>
      <w:r w:rsidR="00E0077A" w:rsidRPr="009F5C4B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is a </w:t>
      </w:r>
      <w:r w:rsidR="00E0077A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 xml:space="preserve">Supplemental Agreement </w:t>
      </w:r>
      <w:r w:rsidR="00E0077A" w:rsidRPr="00D901E2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>#</w:t>
      </w:r>
      <w:r w:rsidR="00D901E2" w:rsidRPr="00D901E2">
        <w:rPr>
          <w:rFonts w:ascii="HelveticaNeueLT Com 55 Roman" w:eastAsiaTheme="minorHAnsi" w:hAnsi="HelveticaNeueLT Com 55 Roman"/>
          <w:color w:val="262626" w:themeColor="text1" w:themeTint="D9"/>
          <w:sz w:val="22"/>
          <w:highlight w:val="yellow"/>
        </w:rPr>
        <w:t>[  ]</w:t>
      </w:r>
      <w:r w:rsidR="00E0077A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 xml:space="preserve"> </w:t>
      </w:r>
      <w:r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>to</w:t>
      </w:r>
      <w:r w:rsidR="00E0077A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 xml:space="preserve"> the </w:t>
      </w:r>
      <w:r w:rsidR="00D901E2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>o</w:t>
      </w:r>
      <w:r w:rsidR="00E0077A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>riginal Project Framework Agreement</w:t>
      </w:r>
      <w:r w:rsidR="0099602F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</w:rPr>
        <w:t xml:space="preserve"> (PFA)</w:t>
      </w:r>
      <w:r w:rsidR="0099602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detailing Preliminary Engineering commitments for the above referenced project. </w:t>
      </w:r>
    </w:p>
    <w:p w14:paraId="474A6942" w14:textId="77777777" w:rsidR="009B0EEF" w:rsidRPr="008A5AE4" w:rsidRDefault="009B0EEF" w:rsidP="00D21588">
      <w:pPr>
        <w:jc w:val="both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0CB4E5D1" w14:textId="72EC0D7C" w:rsidR="009B0EEF" w:rsidRPr="008A5AE4" w:rsidRDefault="009B0EEF" w:rsidP="00D21588">
      <w:pPr>
        <w:jc w:val="both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Please review the </w:t>
      </w:r>
      <w:r w:rsidR="004D7A79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attach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ed agreement and if satisfactory, </w:t>
      </w:r>
      <w:r w:rsidR="004D7A79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execute the agreement within the Contract Authorization Tracking System (CATS) using the </w:t>
      </w:r>
      <w:r w:rsidR="004D7A79" w:rsidRPr="00577EE1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DocuSign® electronic signature system</w:t>
      </w:r>
      <w:r w:rsidR="004D7A79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.</w:t>
      </w:r>
      <w:r w:rsid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 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County/</w:t>
      </w:r>
      <w:r w:rsidR="009F5C4B" w:rsidRPr="00BF3DAE">
        <w:rPr>
          <w:rFonts w:ascii="HelveticaNeueLT Com 55 Roman" w:eastAsiaTheme="minorHAnsi" w:hAnsi="HelveticaNeueLT Com 55 Roman"/>
          <w:color w:val="262626" w:themeColor="text1" w:themeTint="D9"/>
          <w:sz w:val="22"/>
          <w:highlight w:val="lightGray"/>
        </w:rPr>
        <w:t>City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will be sent </w:t>
      </w:r>
      <w:r w:rsid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an electronic copy of t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he f</w:t>
      </w:r>
      <w:r w:rsidR="004F0A75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ully executed agreement for </w:t>
      </w:r>
      <w:r w:rsid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your</w:t>
      </w:r>
      <w:r w:rsidR="004F0A75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project</w:t>
      </w:r>
      <w:r w:rsidR="003739A1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file.  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As mentioned in the </w:t>
      </w:r>
      <w:r w:rsidR="00D901E2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o</w:t>
      </w:r>
      <w:r w:rsidR="00D21588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riginal 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PFA, additional Specific Activity Agreements for Right of Way, Utility Relocation, and Construction will be sent at the appropriate time, if required. </w:t>
      </w:r>
    </w:p>
    <w:p w14:paraId="12E1386D" w14:textId="77777777" w:rsidR="009B0EEF" w:rsidRPr="008A5AE4" w:rsidRDefault="009B0EEF" w:rsidP="00D21588">
      <w:pPr>
        <w:jc w:val="both"/>
        <w:rPr>
          <w:sz w:val="22"/>
          <w:szCs w:val="22"/>
        </w:rPr>
      </w:pPr>
    </w:p>
    <w:p w14:paraId="653E7B99" w14:textId="08D5CFD3" w:rsidR="009B0EEF" w:rsidRPr="008A5AE4" w:rsidRDefault="00E151DB" w:rsidP="00D21588">
      <w:pPr>
        <w:jc w:val="both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If you have any 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questions about items contained in this agreement, please contact 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the </w:t>
      </w:r>
      <w:r w:rsidR="00E267D6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Department’s </w:t>
      </w: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Project Manager, </w:t>
      </w:r>
      <w:r w:rsidR="008A5AE4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PM Name</w:t>
      </w:r>
      <w:r w:rsidR="009F5C4B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, at (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) 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-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</w:t>
      </w:r>
      <w:r w:rsidR="009B0EEF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. </w:t>
      </w:r>
    </w:p>
    <w:p w14:paraId="291879CB" w14:textId="77777777" w:rsidR="009B0EEF" w:rsidRPr="008A5AE4" w:rsidRDefault="009B0EEF" w:rsidP="00472EE2">
      <w:pPr>
        <w:rPr>
          <w:sz w:val="22"/>
          <w:szCs w:val="22"/>
        </w:rPr>
      </w:pPr>
    </w:p>
    <w:p w14:paraId="2B053917" w14:textId="77777777" w:rsidR="00715519" w:rsidRPr="008A5AE4" w:rsidRDefault="00715519" w:rsidP="00715519">
      <w:pPr>
        <w:ind w:left="3870" w:firstLine="720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Sincerely,</w:t>
      </w:r>
    </w:p>
    <w:p w14:paraId="026BE0C1" w14:textId="77777777" w:rsidR="00715519" w:rsidRPr="008A5AE4" w:rsidRDefault="00715519" w:rsidP="00715519">
      <w:pPr>
        <w:ind w:left="4590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7F9A04D5" w14:textId="77777777" w:rsidR="00715519" w:rsidRPr="008A5AE4" w:rsidRDefault="00715519" w:rsidP="00715519">
      <w:pPr>
        <w:ind w:left="4590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52B84C7A" w14:textId="77777777" w:rsidR="00D21588" w:rsidRDefault="00D21588" w:rsidP="004D7A79">
      <w:pPr>
        <w:ind w:left="4590"/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</w:p>
    <w:p w14:paraId="035AC0DC" w14:textId="6F50DDA0" w:rsidR="004D7A79" w:rsidRDefault="00532B4E" w:rsidP="004D7A79">
      <w:pPr>
        <w:ind w:left="4590"/>
        <w:rPr>
          <w:rFonts w:ascii="HelveticaNeueLT Com 55 Roman" w:hAnsi="HelveticaNeueLT Com 55 Roman"/>
          <w:color w:val="262626" w:themeColor="text1" w:themeTint="D9"/>
        </w:rPr>
      </w:pPr>
      <w:r w:rsidRPr="000A0136">
        <w:rPr>
          <w:rFonts w:ascii="HelveticaNeueLT Com 55 Roman" w:hAnsi="HelveticaNeueLT Com 55 Roman"/>
          <w:color w:val="262626" w:themeColor="text1" w:themeTint="D9"/>
          <w:highlight w:val="yellow"/>
        </w:rPr>
        <w:t>XXXXXXX</w:t>
      </w:r>
    </w:p>
    <w:p w14:paraId="4BA577E9" w14:textId="77777777" w:rsidR="004D7A79" w:rsidRPr="008A5AE4" w:rsidRDefault="004D7A79" w:rsidP="004D7A79">
      <w:pPr>
        <w:ind w:left="4590"/>
        <w:rPr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State Program Delivery Administrator</w:t>
      </w:r>
    </w:p>
    <w:p w14:paraId="25F60422" w14:textId="77777777" w:rsidR="003F6C17" w:rsidRPr="008A5AE4" w:rsidRDefault="003F6C17" w:rsidP="00715519">
      <w:pPr>
        <w:ind w:left="4590"/>
        <w:rPr>
          <w:sz w:val="22"/>
          <w:szCs w:val="22"/>
        </w:rPr>
      </w:pPr>
    </w:p>
    <w:p w14:paraId="6A0941B3" w14:textId="77777777" w:rsidR="007C34B5" w:rsidRPr="008A5AE4" w:rsidRDefault="007C34B5" w:rsidP="0062468E">
      <w:pPr>
        <w:rPr>
          <w:sz w:val="22"/>
          <w:szCs w:val="22"/>
        </w:rPr>
      </w:pPr>
    </w:p>
    <w:p w14:paraId="046CEF60" w14:textId="0C5332D9" w:rsidR="00715519" w:rsidRDefault="00532B4E" w:rsidP="00715519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</w:t>
      </w:r>
      <w:r w:rsidR="00543635" w:rsidRPr="00A265AA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:</w:t>
      </w:r>
      <w:r w:rsidR="003F6C17" w:rsidRPr="00A265AA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A</w:t>
      </w:r>
      <w:r w:rsidR="003F6C17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OH</w:t>
      </w:r>
      <w:r w:rsidR="002A69A9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:</w:t>
      </w:r>
      <w:r w:rsidR="006E101D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DPM:PM</w:t>
      </w:r>
    </w:p>
    <w:p w14:paraId="73438597" w14:textId="77777777" w:rsidR="00D21588" w:rsidRPr="008A5AE4" w:rsidRDefault="00D21588" w:rsidP="00715519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Attachment</w:t>
      </w:r>
    </w:p>
    <w:p w14:paraId="0068EFD1" w14:textId="77777777" w:rsidR="00BE1B4D" w:rsidRPr="008A5AE4" w:rsidRDefault="00BE1B4D" w:rsidP="00715519">
      <w:pPr>
        <w:rPr>
          <w:sz w:val="22"/>
          <w:szCs w:val="22"/>
        </w:rPr>
      </w:pPr>
    </w:p>
    <w:p w14:paraId="6227E634" w14:textId="6ED25BB6" w:rsidR="00F15869" w:rsidRPr="008A5AE4" w:rsidRDefault="00BE1B4D" w:rsidP="00F15869">
      <w:pPr>
        <w:tabs>
          <w:tab w:val="left" w:pos="450"/>
        </w:tabs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cc:</w:t>
      </w:r>
      <w:r w:rsidR="004D7A79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</w:r>
      <w:r w:rsidR="00F15869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XXXXX</w:t>
      </w:r>
      <w:r w:rsidR="00F15869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, State Transportation Board Member, Congressional District </w:t>
      </w:r>
      <w:r w:rsidR="00F15869" w:rsidRPr="008A5AE4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</w:t>
      </w:r>
    </w:p>
    <w:p w14:paraId="54C4CD76" w14:textId="2A1A5633" w:rsidR="004D7A79" w:rsidRDefault="00F15869" w:rsidP="004D7A79">
      <w:pPr>
        <w:tabs>
          <w:tab w:val="left" w:pos="450"/>
        </w:tabs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</w:r>
      <w:r w:rsidR="00C03AF7" w:rsidRP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XXXXX</w:t>
      </w:r>
      <w:r w:rsidR="004D7A79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, Director of Program Delivery</w:t>
      </w:r>
    </w:p>
    <w:p w14:paraId="1D0B0BFA" w14:textId="2255E2E6" w:rsidR="004D7A79" w:rsidRDefault="004D7A79" w:rsidP="004D7A79">
      <w:pPr>
        <w:tabs>
          <w:tab w:val="left" w:pos="450"/>
        </w:tabs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  <w:t xml:space="preserve">District </w:t>
      </w:r>
      <w:r w:rsidRP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</w:t>
      </w: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Engineer</w:t>
      </w:r>
    </w:p>
    <w:p w14:paraId="4BD72B18" w14:textId="775F4FA0" w:rsidR="004D7A79" w:rsidRDefault="004D7A79" w:rsidP="004D7A79">
      <w:pPr>
        <w:tabs>
          <w:tab w:val="left" w:pos="450"/>
        </w:tabs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  <w:t xml:space="preserve">District </w:t>
      </w:r>
      <w:r w:rsidRP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</w:t>
      </w: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Preconstruction Manager</w:t>
      </w:r>
    </w:p>
    <w:p w14:paraId="189D172E" w14:textId="75FE0D0A" w:rsidR="004D7A79" w:rsidRDefault="004D7A79" w:rsidP="004D7A79">
      <w:pPr>
        <w:tabs>
          <w:tab w:val="left" w:pos="450"/>
          <w:tab w:val="left" w:pos="720"/>
        </w:tabs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  <w:t xml:space="preserve">District </w:t>
      </w:r>
      <w:r w:rsidR="00C03AF7" w:rsidRP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lightGray"/>
        </w:rPr>
        <w:t>X</w:t>
      </w:r>
      <w:r w:rsid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 xml:space="preserve">Planning &amp; Programming </w:t>
      </w:r>
      <w:r w:rsidR="00C03AF7" w:rsidRPr="00C03AF7"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>Liaison</w:t>
      </w:r>
    </w:p>
    <w:p w14:paraId="606112CB" w14:textId="2E472581" w:rsidR="00272635" w:rsidRPr="008A5AE4" w:rsidRDefault="004D7A79" w:rsidP="000A0136">
      <w:pPr>
        <w:tabs>
          <w:tab w:val="left" w:pos="450"/>
        </w:tabs>
        <w:rPr>
          <w:sz w:val="22"/>
          <w:szCs w:val="22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</w:rPr>
        <w:tab/>
      </w:r>
    </w:p>
    <w:p w14:paraId="071AE0F9" w14:textId="77777777" w:rsidR="00272635" w:rsidRDefault="00272635" w:rsidP="00BE1B4D">
      <w:pPr>
        <w:rPr>
          <w:rFonts w:ascii="HelveticaNeueLT Com 55 Roman" w:eastAsiaTheme="minorHAnsi" w:hAnsi="HelveticaNeueLT Com 55 Roman" w:cs="HelveticaNeue-LightCond"/>
          <w:i/>
          <w:color w:val="262626" w:themeColor="text1" w:themeTint="D9"/>
          <w:sz w:val="22"/>
          <w:szCs w:val="22"/>
        </w:rPr>
      </w:pPr>
      <w:bookmarkStart w:id="0" w:name="_Hlk182893396"/>
      <w:r w:rsidRPr="008A5AE4">
        <w:rPr>
          <w:rFonts w:ascii="HelveticaNeueLT Com 55 Roman" w:eastAsiaTheme="minorHAnsi" w:hAnsi="HelveticaNeueLT Com 55 Roman" w:cs="HelveticaNeue-LightCond"/>
          <w:i/>
          <w:color w:val="262626" w:themeColor="text1" w:themeTint="D9"/>
          <w:sz w:val="22"/>
          <w:szCs w:val="22"/>
          <w:highlight w:val="yellow"/>
        </w:rPr>
        <w:t>(Board members can be found here:</w:t>
      </w:r>
      <w:r w:rsidRPr="008A5AE4">
        <w:rPr>
          <w:i/>
          <w:sz w:val="22"/>
          <w:szCs w:val="22"/>
          <w:highlight w:val="yellow"/>
        </w:rPr>
        <w:t xml:space="preserve"> </w:t>
      </w:r>
      <w:hyperlink r:id="rId10" w:history="1">
        <w:r w:rsidR="00543FFC">
          <w:rPr>
            <w:rStyle w:val="Hyperlink"/>
            <w:i/>
            <w:sz w:val="22"/>
            <w:szCs w:val="22"/>
            <w:highlight w:val="yellow"/>
            <w:u w:val="none"/>
          </w:rPr>
          <w:t>https://www.dot.ga.gov/GDOT/Pages/Board.aspx</w:t>
        </w:r>
      </w:hyperlink>
      <w:r w:rsidRPr="008A5AE4">
        <w:rPr>
          <w:i/>
          <w:sz w:val="22"/>
          <w:szCs w:val="22"/>
          <w:highlight w:val="yellow"/>
        </w:rPr>
        <w:t xml:space="preserve"> (</w:t>
      </w:r>
      <w:r w:rsidRPr="008A5AE4">
        <w:rPr>
          <w:rFonts w:ascii="HelveticaNeueLT Com 55 Roman" w:eastAsiaTheme="minorHAnsi" w:hAnsi="HelveticaNeueLT Com 55 Roman" w:cs="HelveticaNeue-LightCond"/>
          <w:i/>
          <w:color w:val="262626" w:themeColor="text1" w:themeTint="D9"/>
          <w:sz w:val="22"/>
          <w:szCs w:val="22"/>
          <w:highlight w:val="yellow"/>
        </w:rPr>
        <w:t>Delete)</w:t>
      </w:r>
    </w:p>
    <w:bookmarkEnd w:id="0"/>
    <w:p w14:paraId="122A092D" w14:textId="016EE2AA" w:rsidR="00532B4E" w:rsidRPr="00E73372" w:rsidRDefault="00D21588" w:rsidP="00532B4E">
      <w:pPr>
        <w:spacing w:before="56" w:line="300" w:lineRule="auto"/>
        <w:ind w:right="-36" w:hanging="7"/>
        <w:jc w:val="center"/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yellow"/>
        </w:rPr>
        <w:br w:type="page"/>
      </w:r>
      <w:bookmarkStart w:id="1" w:name="_Hlk182896159"/>
      <w:r w:rsidR="00532B4E" w:rsidRPr="00E73372">
        <w:rPr>
          <w:b/>
          <w:bCs/>
          <w:highlight w:val="yellow"/>
        </w:rPr>
        <w:lastRenderedPageBreak/>
        <w:t>Instruction Note: Delete t</w:t>
      </w:r>
      <w:r w:rsidR="00532B4E">
        <w:rPr>
          <w:b/>
          <w:bCs/>
          <w:highlight w:val="yellow"/>
        </w:rPr>
        <w:t xml:space="preserve">he Revision Index </w:t>
      </w:r>
      <w:r w:rsidR="00532B4E" w:rsidRPr="00E73372">
        <w:rPr>
          <w:b/>
          <w:bCs/>
          <w:highlight w:val="yellow"/>
        </w:rPr>
        <w:t>Before Routing for OPD Review.]</w:t>
      </w:r>
    </w:p>
    <w:p w14:paraId="71AEC548" w14:textId="77777777" w:rsidR="00532B4E" w:rsidRPr="000A0136" w:rsidRDefault="00532B4E" w:rsidP="00532B4E">
      <w:pPr>
        <w:jc w:val="center"/>
        <w:rPr>
          <w:rFonts w:cs="Arial"/>
          <w:sz w:val="22"/>
          <w:szCs w:val="22"/>
        </w:rPr>
      </w:pPr>
      <w:r w:rsidRPr="000A0136">
        <w:rPr>
          <w:rFonts w:cs="Arial"/>
          <w:sz w:val="22"/>
          <w:szCs w:val="22"/>
        </w:rPr>
        <w:t>GDOT</w:t>
      </w:r>
    </w:p>
    <w:p w14:paraId="58D3555D" w14:textId="0DF2C62C" w:rsidR="00532B4E" w:rsidRPr="000A0136" w:rsidRDefault="00532B4E" w:rsidP="00532B4E">
      <w:pPr>
        <w:jc w:val="center"/>
        <w:rPr>
          <w:rFonts w:cs="Arial"/>
          <w:sz w:val="22"/>
          <w:szCs w:val="22"/>
        </w:rPr>
      </w:pPr>
      <w:r w:rsidRPr="000A0136">
        <w:rPr>
          <w:rFonts w:cs="Arial"/>
          <w:sz w:val="22"/>
          <w:szCs w:val="22"/>
        </w:rPr>
        <w:t>Project Framework Supplemental Agreement Template</w:t>
      </w:r>
    </w:p>
    <w:p w14:paraId="3E7EB484" w14:textId="77777777" w:rsidR="00532B4E" w:rsidRPr="000A0136" w:rsidRDefault="00532B4E" w:rsidP="00532B4E">
      <w:pPr>
        <w:rPr>
          <w:rFonts w:cs="Arial"/>
          <w:sz w:val="22"/>
          <w:szCs w:val="22"/>
        </w:rPr>
      </w:pPr>
      <w:r w:rsidRPr="000A0136">
        <w:rPr>
          <w:rFonts w:cs="Arial"/>
          <w:sz w:val="22"/>
          <w:szCs w:val="22"/>
        </w:rPr>
        <w:t>Revision Index</w:t>
      </w:r>
    </w:p>
    <w:p w14:paraId="1DDFFCBA" w14:textId="77777777" w:rsidR="00532B4E" w:rsidRPr="000A0136" w:rsidRDefault="00532B4E" w:rsidP="00532B4E">
      <w:pPr>
        <w:rPr>
          <w:rFonts w:cs="Arial"/>
          <w:sz w:val="22"/>
          <w:szCs w:val="22"/>
        </w:rPr>
      </w:pP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2155"/>
        <w:gridCol w:w="3821"/>
        <w:gridCol w:w="1800"/>
        <w:gridCol w:w="2772"/>
      </w:tblGrid>
      <w:tr w:rsidR="00532B4E" w:rsidRPr="00D901E2" w14:paraId="4CA6C642" w14:textId="77777777" w:rsidTr="00775FC9">
        <w:tc>
          <w:tcPr>
            <w:tcW w:w="2155" w:type="dxa"/>
          </w:tcPr>
          <w:p w14:paraId="34EF3E11" w14:textId="77777777" w:rsidR="00532B4E" w:rsidRPr="00D901E2" w:rsidRDefault="00532B4E" w:rsidP="00775FC9">
            <w:pPr>
              <w:rPr>
                <w:rFonts w:cs="Arial"/>
                <w:sz w:val="22"/>
                <w:szCs w:val="22"/>
              </w:rPr>
            </w:pPr>
            <w:r w:rsidRPr="00D901E2">
              <w:rPr>
                <w:rFonts w:cs="Arial"/>
                <w:sz w:val="22"/>
                <w:szCs w:val="22"/>
              </w:rPr>
              <w:t>Date of revision</w:t>
            </w:r>
          </w:p>
        </w:tc>
        <w:tc>
          <w:tcPr>
            <w:tcW w:w="3821" w:type="dxa"/>
          </w:tcPr>
          <w:p w14:paraId="592CEB7D" w14:textId="77777777" w:rsidR="00532B4E" w:rsidRPr="00D901E2" w:rsidRDefault="00532B4E" w:rsidP="00775FC9">
            <w:pPr>
              <w:rPr>
                <w:rFonts w:cs="Arial"/>
                <w:sz w:val="22"/>
                <w:szCs w:val="22"/>
              </w:rPr>
            </w:pPr>
            <w:r w:rsidRPr="00D901E2">
              <w:rPr>
                <w:rFonts w:cs="Arial"/>
                <w:sz w:val="22"/>
                <w:szCs w:val="22"/>
              </w:rPr>
              <w:t>Revision made</w:t>
            </w:r>
          </w:p>
        </w:tc>
        <w:tc>
          <w:tcPr>
            <w:tcW w:w="1800" w:type="dxa"/>
          </w:tcPr>
          <w:p w14:paraId="2B530808" w14:textId="77777777" w:rsidR="00532B4E" w:rsidRPr="00D901E2" w:rsidRDefault="00532B4E" w:rsidP="00775FC9">
            <w:pPr>
              <w:rPr>
                <w:rFonts w:cs="Arial"/>
                <w:sz w:val="22"/>
                <w:szCs w:val="22"/>
              </w:rPr>
            </w:pPr>
            <w:r w:rsidRPr="00D901E2">
              <w:rPr>
                <w:rFonts w:cs="Arial"/>
                <w:sz w:val="22"/>
                <w:szCs w:val="22"/>
              </w:rPr>
              <w:t>By Office</w:t>
            </w:r>
          </w:p>
        </w:tc>
        <w:tc>
          <w:tcPr>
            <w:tcW w:w="2772" w:type="dxa"/>
          </w:tcPr>
          <w:p w14:paraId="2B67EAC8" w14:textId="77777777" w:rsidR="00532B4E" w:rsidRPr="00D901E2" w:rsidRDefault="00532B4E" w:rsidP="00775FC9">
            <w:pPr>
              <w:rPr>
                <w:rFonts w:cs="Arial"/>
                <w:sz w:val="22"/>
                <w:szCs w:val="22"/>
              </w:rPr>
            </w:pPr>
            <w:r w:rsidRPr="00D901E2">
              <w:rPr>
                <w:rFonts w:cs="Arial"/>
                <w:sz w:val="22"/>
                <w:szCs w:val="22"/>
              </w:rPr>
              <w:t>Reason</w:t>
            </w:r>
          </w:p>
        </w:tc>
      </w:tr>
      <w:tr w:rsidR="00532B4E" w:rsidRPr="00D901E2" w14:paraId="0D32BC2F" w14:textId="77777777" w:rsidTr="00775FC9">
        <w:tc>
          <w:tcPr>
            <w:tcW w:w="2155" w:type="dxa"/>
          </w:tcPr>
          <w:p w14:paraId="71A7C0BD" w14:textId="77777777" w:rsidR="00532B4E" w:rsidRPr="00D901E2" w:rsidRDefault="00532B4E" w:rsidP="00775FC9">
            <w:pPr>
              <w:pStyle w:val="TableParagraph"/>
              <w:spacing w:line="252" w:lineRule="exact"/>
              <w:rPr>
                <w:rFonts w:ascii="Times New Roman" w:hAnsi="Times New Roman" w:cs="Arial"/>
              </w:rPr>
            </w:pPr>
          </w:p>
        </w:tc>
        <w:tc>
          <w:tcPr>
            <w:tcW w:w="3821" w:type="dxa"/>
          </w:tcPr>
          <w:p w14:paraId="4B9A18DB" w14:textId="77777777" w:rsidR="00532B4E" w:rsidRPr="00D901E2" w:rsidRDefault="00532B4E" w:rsidP="00775FC9">
            <w:pPr>
              <w:pStyle w:val="TableParagraph"/>
              <w:rPr>
                <w:rFonts w:ascii="Times New Roman" w:hAnsi="Times New Roman" w:cs="Arial"/>
              </w:rPr>
            </w:pPr>
          </w:p>
        </w:tc>
        <w:tc>
          <w:tcPr>
            <w:tcW w:w="1800" w:type="dxa"/>
          </w:tcPr>
          <w:p w14:paraId="71B86FAF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772" w:type="dxa"/>
          </w:tcPr>
          <w:p w14:paraId="4BA17C84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</w:tr>
      <w:tr w:rsidR="00532B4E" w:rsidRPr="00D901E2" w14:paraId="004A7582" w14:textId="77777777" w:rsidTr="00775FC9">
        <w:tc>
          <w:tcPr>
            <w:tcW w:w="2155" w:type="dxa"/>
          </w:tcPr>
          <w:p w14:paraId="0159C842" w14:textId="77777777" w:rsidR="00532B4E" w:rsidRPr="00D901E2" w:rsidRDefault="00532B4E" w:rsidP="00775FC9">
            <w:pPr>
              <w:pStyle w:val="TableParagraph"/>
              <w:spacing w:line="252" w:lineRule="exact"/>
              <w:rPr>
                <w:rFonts w:ascii="Times New Roman" w:hAnsi="Times New Roman" w:cs="Arial"/>
              </w:rPr>
            </w:pPr>
          </w:p>
        </w:tc>
        <w:tc>
          <w:tcPr>
            <w:tcW w:w="3821" w:type="dxa"/>
          </w:tcPr>
          <w:p w14:paraId="6C642DEB" w14:textId="77777777" w:rsidR="00532B4E" w:rsidRPr="00D901E2" w:rsidRDefault="00532B4E" w:rsidP="00775FC9">
            <w:pPr>
              <w:pStyle w:val="TableParagraph"/>
              <w:rPr>
                <w:rFonts w:ascii="Times New Roman" w:hAnsi="Times New Roman" w:cs="Arial"/>
              </w:rPr>
            </w:pPr>
          </w:p>
        </w:tc>
        <w:tc>
          <w:tcPr>
            <w:tcW w:w="1800" w:type="dxa"/>
          </w:tcPr>
          <w:p w14:paraId="5A427513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772" w:type="dxa"/>
          </w:tcPr>
          <w:p w14:paraId="42924413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</w:tr>
      <w:tr w:rsidR="00532B4E" w:rsidRPr="00D901E2" w14:paraId="7788A4A3" w14:textId="77777777" w:rsidTr="00775FC9">
        <w:tc>
          <w:tcPr>
            <w:tcW w:w="2155" w:type="dxa"/>
          </w:tcPr>
          <w:p w14:paraId="65907852" w14:textId="77777777" w:rsidR="00532B4E" w:rsidRPr="00D901E2" w:rsidRDefault="00532B4E" w:rsidP="00775FC9">
            <w:pPr>
              <w:pStyle w:val="TableParagraph"/>
              <w:spacing w:line="252" w:lineRule="exact"/>
              <w:rPr>
                <w:rFonts w:ascii="Times New Roman" w:hAnsi="Times New Roman" w:cs="Arial"/>
              </w:rPr>
            </w:pPr>
          </w:p>
        </w:tc>
        <w:tc>
          <w:tcPr>
            <w:tcW w:w="3821" w:type="dxa"/>
          </w:tcPr>
          <w:p w14:paraId="7264D001" w14:textId="77777777" w:rsidR="00532B4E" w:rsidRPr="00D901E2" w:rsidRDefault="00532B4E" w:rsidP="00775FC9">
            <w:pPr>
              <w:pStyle w:val="TableParagraph"/>
              <w:rPr>
                <w:rFonts w:ascii="Times New Roman" w:hAnsi="Times New Roman" w:cs="Arial"/>
              </w:rPr>
            </w:pPr>
          </w:p>
        </w:tc>
        <w:tc>
          <w:tcPr>
            <w:tcW w:w="1800" w:type="dxa"/>
          </w:tcPr>
          <w:p w14:paraId="208CBDFC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772" w:type="dxa"/>
          </w:tcPr>
          <w:p w14:paraId="52613DB2" w14:textId="77777777" w:rsidR="00532B4E" w:rsidRPr="000A0136" w:rsidRDefault="00532B4E" w:rsidP="00775FC9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6E69FD96" w14:textId="77777777" w:rsidR="00532B4E" w:rsidRPr="000A0136" w:rsidRDefault="00532B4E" w:rsidP="00532B4E">
      <w:pPr>
        <w:rPr>
          <w:rFonts w:eastAsia="Arial"/>
          <w:b/>
          <w:bCs/>
          <w:sz w:val="22"/>
          <w:szCs w:val="22"/>
        </w:rPr>
      </w:pPr>
    </w:p>
    <w:bookmarkEnd w:id="1"/>
    <w:p w14:paraId="526FEEF3" w14:textId="38417825" w:rsidR="00532B4E" w:rsidRDefault="00532B4E">
      <w:pP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yellow"/>
        </w:rPr>
      </w:pPr>
      <w:r>
        <w:rPr>
          <w:rFonts w:ascii="HelveticaNeueLT Com 55 Roman" w:eastAsiaTheme="minorHAnsi" w:hAnsi="HelveticaNeueLT Com 55 Roman" w:cs="HelveticaNeue-LightCond"/>
          <w:color w:val="262626" w:themeColor="text1" w:themeTint="D9"/>
          <w:sz w:val="22"/>
          <w:szCs w:val="22"/>
          <w:highlight w:val="yellow"/>
        </w:rPr>
        <w:br w:type="page"/>
      </w:r>
    </w:p>
    <w:p w14:paraId="1620CDC6" w14:textId="220306B5" w:rsidR="009C52EB" w:rsidRPr="000A0136" w:rsidRDefault="009C52EB" w:rsidP="005407BC">
      <w:pPr>
        <w:jc w:val="center"/>
        <w:rPr>
          <w:b/>
          <w:bCs/>
          <w:caps/>
          <w:sz w:val="22"/>
          <w:szCs w:val="22"/>
          <w:highlight w:val="yellow"/>
        </w:rPr>
      </w:pPr>
      <w:bookmarkStart w:id="2" w:name="_Hlk142045983"/>
      <w:r w:rsidRPr="00626811">
        <w:rPr>
          <w:b/>
          <w:bCs/>
          <w:caps/>
          <w:sz w:val="22"/>
          <w:szCs w:val="22"/>
          <w:highlight w:val="yellow"/>
        </w:rPr>
        <w:lastRenderedPageBreak/>
        <w:t>[</w:t>
      </w:r>
      <w:r w:rsidRPr="000A0136">
        <w:rPr>
          <w:b/>
          <w:bCs/>
          <w:caps/>
          <w:sz w:val="22"/>
          <w:szCs w:val="22"/>
          <w:highlight w:val="yellow"/>
        </w:rPr>
        <w:t xml:space="preserve">INSTRUCTION </w:t>
      </w:r>
      <w:r w:rsidRPr="000A0136">
        <w:rPr>
          <w:rStyle w:val="cf01"/>
          <w:rFonts w:ascii="Times New Roman" w:hAnsi="Times New Roman" w:cs="Times New Roman"/>
          <w:b/>
          <w:bCs/>
          <w:caps/>
          <w:sz w:val="22"/>
          <w:szCs w:val="22"/>
          <w:highlight w:val="yellow"/>
        </w:rPr>
        <w:t>NOTE: After populating the highlighted areas, (i) remove ALL highlights, (ii) delete ALL BRACKETS and parentheses, AND (III) DELETE this and all other INSTRUCTION NOTES and instructional comments.</w:t>
      </w:r>
      <w:r w:rsidR="007C2CF3" w:rsidRPr="00626811">
        <w:rPr>
          <w:rStyle w:val="cf01"/>
          <w:rFonts w:ascii="Times New Roman" w:hAnsi="Times New Roman" w:cs="Times New Roman"/>
          <w:b/>
          <w:bCs/>
          <w:caps/>
          <w:sz w:val="22"/>
          <w:szCs w:val="22"/>
          <w:highlight w:val="yellow"/>
        </w:rPr>
        <w:t xml:space="preserve">  please ensure that the original pfa contract id# is used when drafting and routing.</w:t>
      </w:r>
      <w:r w:rsidRPr="000A0136">
        <w:rPr>
          <w:rStyle w:val="cf01"/>
          <w:rFonts w:ascii="Times New Roman" w:hAnsi="Times New Roman" w:cs="Times New Roman"/>
          <w:b/>
          <w:bCs/>
          <w:caps/>
          <w:sz w:val="22"/>
          <w:szCs w:val="22"/>
          <w:highlight w:val="yellow"/>
        </w:rPr>
        <w:t>]</w:t>
      </w:r>
      <w:bookmarkEnd w:id="2"/>
    </w:p>
    <w:p w14:paraId="2E294AC3" w14:textId="77777777" w:rsidR="009C52EB" w:rsidRPr="00EC3B4B" w:rsidRDefault="009C52EB" w:rsidP="002C560F">
      <w:pPr>
        <w:widowControl w:val="0"/>
        <w:spacing w:line="120" w:lineRule="atLeast"/>
        <w:ind w:right="266"/>
        <w:jc w:val="center"/>
        <w:rPr>
          <w:b/>
          <w:bCs/>
          <w:sz w:val="22"/>
          <w:szCs w:val="22"/>
        </w:rPr>
      </w:pPr>
    </w:p>
    <w:p w14:paraId="3D1F461E" w14:textId="222CDD0F" w:rsidR="002A35E9" w:rsidRPr="00EC3B4B" w:rsidRDefault="002A35E9" w:rsidP="002C560F">
      <w:pPr>
        <w:widowControl w:val="0"/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 xml:space="preserve">SUPPLEMENTAL AGREEMENT </w:t>
      </w:r>
      <w:r w:rsidR="0006265C" w:rsidRPr="00EC3B4B">
        <w:rPr>
          <w:b/>
          <w:bCs/>
          <w:sz w:val="22"/>
          <w:szCs w:val="22"/>
        </w:rPr>
        <w:t xml:space="preserve">NO. </w:t>
      </w:r>
      <w:r w:rsidR="0006265C" w:rsidRPr="00EC3B4B">
        <w:rPr>
          <w:b/>
          <w:bCs/>
          <w:sz w:val="22"/>
          <w:szCs w:val="22"/>
          <w:highlight w:val="yellow"/>
        </w:rPr>
        <w:t>##</w:t>
      </w:r>
      <w:r w:rsidRPr="00EC3B4B">
        <w:rPr>
          <w:b/>
          <w:noProof/>
          <w:sz w:val="22"/>
          <w:szCs w:val="22"/>
        </w:rPr>
        <w:t xml:space="preserve"> </w:t>
      </w:r>
    </w:p>
    <w:p w14:paraId="73D1D45F" w14:textId="77777777" w:rsidR="002A35E9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>To the PROJECT FRAMEWORK AGREEMENT</w:t>
      </w:r>
    </w:p>
    <w:p w14:paraId="53CD3ACB" w14:textId="77777777" w:rsidR="002A35E9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>By And Between</w:t>
      </w:r>
    </w:p>
    <w:p w14:paraId="73DD3E47" w14:textId="77777777" w:rsidR="0079051A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 xml:space="preserve">GEORGIA DEPARTMENT OF </w:t>
      </w:r>
    </w:p>
    <w:p w14:paraId="03556860" w14:textId="09AB2893" w:rsidR="002A35E9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>TRANSPORTATION</w:t>
      </w:r>
    </w:p>
    <w:p w14:paraId="7E91CA31" w14:textId="77777777" w:rsidR="002A35E9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</w:rPr>
        <w:t>And</w:t>
      </w:r>
    </w:p>
    <w:p w14:paraId="06404FC5" w14:textId="77777777" w:rsidR="002A35E9" w:rsidRPr="00EC3B4B" w:rsidRDefault="002A35E9" w:rsidP="002C560F">
      <w:pPr>
        <w:spacing w:line="120" w:lineRule="atLeast"/>
        <w:ind w:right="266"/>
        <w:jc w:val="center"/>
        <w:rPr>
          <w:b/>
          <w:bCs/>
          <w:sz w:val="22"/>
          <w:szCs w:val="22"/>
        </w:rPr>
      </w:pPr>
      <w:r w:rsidRPr="00EC3B4B">
        <w:rPr>
          <w:b/>
          <w:bCs/>
          <w:sz w:val="22"/>
          <w:szCs w:val="22"/>
          <w:highlight w:val="yellow"/>
        </w:rPr>
        <w:t>LOCAL GOVERNMENT NAME</w:t>
      </w:r>
    </w:p>
    <w:p w14:paraId="2EAD65F4" w14:textId="77777777" w:rsidR="002A35E9" w:rsidRPr="003D5849" w:rsidRDefault="002A35E9" w:rsidP="004E3435">
      <w:pPr>
        <w:rPr>
          <w:rFonts w:eastAsiaTheme="minorEastAsia"/>
          <w:sz w:val="22"/>
          <w:szCs w:val="22"/>
        </w:rPr>
      </w:pPr>
    </w:p>
    <w:p w14:paraId="4D2D151C" w14:textId="47AFACBC" w:rsidR="002A35E9" w:rsidRPr="003D5849" w:rsidRDefault="002A35E9" w:rsidP="004E3435">
      <w:pPr>
        <w:ind w:left="119" w:right="180"/>
        <w:jc w:val="both"/>
        <w:rPr>
          <w:sz w:val="22"/>
          <w:szCs w:val="22"/>
        </w:rPr>
      </w:pPr>
      <w:r w:rsidRPr="003D5849">
        <w:rPr>
          <w:sz w:val="22"/>
          <w:szCs w:val="22"/>
        </w:rPr>
        <w:t>Please</w:t>
      </w:r>
      <w:r w:rsidRPr="003D5849">
        <w:rPr>
          <w:spacing w:val="-1"/>
          <w:sz w:val="22"/>
          <w:szCs w:val="22"/>
        </w:rPr>
        <w:t xml:space="preserve"> </w:t>
      </w:r>
      <w:r w:rsidRPr="003D5849">
        <w:rPr>
          <w:sz w:val="22"/>
          <w:szCs w:val="22"/>
        </w:rPr>
        <w:t>indi</w:t>
      </w:r>
      <w:r w:rsidRPr="003D5849">
        <w:rPr>
          <w:spacing w:val="-1"/>
          <w:sz w:val="22"/>
          <w:szCs w:val="22"/>
        </w:rPr>
        <w:t>c</w:t>
      </w:r>
      <w:r w:rsidRPr="003D5849">
        <w:rPr>
          <w:sz w:val="22"/>
          <w:szCs w:val="22"/>
        </w:rPr>
        <w:t xml:space="preserve">ate which </w:t>
      </w:r>
      <w:r w:rsidRPr="003D5849">
        <w:rPr>
          <w:spacing w:val="-2"/>
          <w:sz w:val="22"/>
          <w:szCs w:val="22"/>
        </w:rPr>
        <w:t>C</w:t>
      </w:r>
      <w:r w:rsidRPr="003D5849">
        <w:rPr>
          <w:sz w:val="22"/>
          <w:szCs w:val="22"/>
        </w:rPr>
        <w:t xml:space="preserve">atalog of Federal </w:t>
      </w:r>
      <w:r w:rsidR="009064C4" w:rsidRPr="003D5849">
        <w:rPr>
          <w:sz w:val="22"/>
          <w:szCs w:val="22"/>
        </w:rPr>
        <w:t>Do</w:t>
      </w:r>
      <w:r w:rsidR="009064C4" w:rsidRPr="003D5849">
        <w:rPr>
          <w:spacing w:val="-3"/>
          <w:sz w:val="22"/>
          <w:szCs w:val="22"/>
        </w:rPr>
        <w:t>m</w:t>
      </w:r>
      <w:r w:rsidR="009064C4" w:rsidRPr="003D5849">
        <w:rPr>
          <w:sz w:val="22"/>
          <w:szCs w:val="22"/>
        </w:rPr>
        <w:t xml:space="preserve">estic </w:t>
      </w:r>
      <w:r w:rsidRPr="003D5849">
        <w:rPr>
          <w:sz w:val="22"/>
          <w:szCs w:val="22"/>
        </w:rPr>
        <w:t>Ass</w:t>
      </w:r>
      <w:r w:rsidRPr="003D5849">
        <w:rPr>
          <w:spacing w:val="-1"/>
          <w:sz w:val="22"/>
          <w:szCs w:val="22"/>
        </w:rPr>
        <w:t>i</w:t>
      </w:r>
      <w:r w:rsidRPr="003D5849">
        <w:rPr>
          <w:sz w:val="22"/>
          <w:szCs w:val="22"/>
        </w:rPr>
        <w:t>sta</w:t>
      </w:r>
      <w:r w:rsidRPr="003D5849">
        <w:rPr>
          <w:spacing w:val="-2"/>
          <w:sz w:val="22"/>
          <w:szCs w:val="22"/>
        </w:rPr>
        <w:t>n</w:t>
      </w:r>
      <w:r w:rsidRPr="003D5849">
        <w:rPr>
          <w:sz w:val="22"/>
          <w:szCs w:val="22"/>
        </w:rPr>
        <w:t>ce Nu</w:t>
      </w:r>
      <w:r w:rsidRPr="003D5849">
        <w:rPr>
          <w:spacing w:val="-2"/>
          <w:sz w:val="22"/>
          <w:szCs w:val="22"/>
        </w:rPr>
        <w:t>m</w:t>
      </w:r>
      <w:r w:rsidRPr="003D5849">
        <w:rPr>
          <w:sz w:val="22"/>
          <w:szCs w:val="22"/>
        </w:rPr>
        <w:t>ber (</w:t>
      </w:r>
      <w:r w:rsidRPr="003D5849">
        <w:rPr>
          <w:spacing w:val="-2"/>
          <w:sz w:val="22"/>
          <w:szCs w:val="22"/>
        </w:rPr>
        <w:t>C</w:t>
      </w:r>
      <w:r w:rsidRPr="003D5849">
        <w:rPr>
          <w:sz w:val="22"/>
          <w:szCs w:val="22"/>
        </w:rPr>
        <w:t>F</w:t>
      </w:r>
      <w:r w:rsidRPr="003D5849">
        <w:rPr>
          <w:spacing w:val="-1"/>
          <w:sz w:val="22"/>
          <w:szCs w:val="22"/>
        </w:rPr>
        <w:t>D</w:t>
      </w:r>
      <w:r w:rsidRPr="003D5849">
        <w:rPr>
          <w:sz w:val="22"/>
          <w:szCs w:val="22"/>
        </w:rPr>
        <w:t>A) applies to</w:t>
      </w:r>
      <w:r w:rsidRPr="003D5849">
        <w:rPr>
          <w:spacing w:val="-1"/>
          <w:sz w:val="22"/>
          <w:szCs w:val="22"/>
        </w:rPr>
        <w:t xml:space="preserve"> </w:t>
      </w:r>
      <w:r w:rsidRPr="003D5849">
        <w:rPr>
          <w:sz w:val="22"/>
          <w:szCs w:val="22"/>
        </w:rPr>
        <w:t>this</w:t>
      </w:r>
      <w:r w:rsidRPr="003D5849">
        <w:rPr>
          <w:spacing w:val="-1"/>
          <w:sz w:val="22"/>
          <w:szCs w:val="22"/>
        </w:rPr>
        <w:t xml:space="preserve"> </w:t>
      </w:r>
      <w:r w:rsidRPr="003D5849">
        <w:rPr>
          <w:sz w:val="22"/>
          <w:szCs w:val="22"/>
        </w:rPr>
        <w:t>a</w:t>
      </w:r>
      <w:r w:rsidRPr="003D5849">
        <w:rPr>
          <w:spacing w:val="-1"/>
          <w:sz w:val="22"/>
          <w:szCs w:val="22"/>
        </w:rPr>
        <w:t>g</w:t>
      </w:r>
      <w:r w:rsidRPr="003D5849">
        <w:rPr>
          <w:sz w:val="22"/>
          <w:szCs w:val="22"/>
        </w:rPr>
        <w:t>ree</w:t>
      </w:r>
      <w:r w:rsidRPr="003D5849">
        <w:rPr>
          <w:spacing w:val="-2"/>
          <w:sz w:val="22"/>
          <w:szCs w:val="22"/>
        </w:rPr>
        <w:t>m</w:t>
      </w:r>
      <w:r w:rsidRPr="003D5849">
        <w:rPr>
          <w:sz w:val="22"/>
          <w:szCs w:val="22"/>
        </w:rPr>
        <w:t>ent (Check only</w:t>
      </w:r>
      <w:r w:rsidRPr="003D5849">
        <w:rPr>
          <w:spacing w:val="-1"/>
          <w:sz w:val="22"/>
          <w:szCs w:val="22"/>
        </w:rPr>
        <w:t xml:space="preserve"> </w:t>
      </w:r>
      <w:r w:rsidRPr="003D5849">
        <w:rPr>
          <w:sz w:val="22"/>
          <w:szCs w:val="22"/>
        </w:rPr>
        <w:t>one):</w:t>
      </w:r>
    </w:p>
    <w:p w14:paraId="558FBA59" w14:textId="77777777" w:rsidR="002A35E9" w:rsidRPr="003D5849" w:rsidRDefault="002A35E9" w:rsidP="004E3435">
      <w:pPr>
        <w:ind w:left="119" w:right="114"/>
        <w:rPr>
          <w:sz w:val="22"/>
          <w:szCs w:val="22"/>
        </w:rPr>
      </w:pPr>
    </w:p>
    <w:p w14:paraId="05ECC6BF" w14:textId="5E2371C2" w:rsidR="002A35E9" w:rsidRPr="003D5849" w:rsidRDefault="002A35E9" w:rsidP="004E3435">
      <w:pPr>
        <w:ind w:left="1260" w:right="720" w:hanging="540"/>
        <w:rPr>
          <w:sz w:val="22"/>
          <w:szCs w:val="22"/>
        </w:rPr>
      </w:pPr>
      <w:r w:rsidRPr="003D5849">
        <w:rPr>
          <w:rFonts w:ascii="Segoe UI Symbol" w:eastAsia="MS Gothic" w:hAnsi="Segoe UI Symbol" w:cs="Segoe UI Symbol"/>
          <w:color w:val="FF0000"/>
          <w:sz w:val="22"/>
          <w:szCs w:val="22"/>
        </w:rPr>
        <w:t>☐</w:t>
      </w:r>
      <w:r w:rsidRPr="003D5849">
        <w:rPr>
          <w:color w:val="FF0000"/>
          <w:sz w:val="22"/>
          <w:szCs w:val="22"/>
        </w:rPr>
        <w:tab/>
        <w:t>C</w:t>
      </w:r>
      <w:r w:rsidRPr="003D5849">
        <w:rPr>
          <w:color w:val="FF0000"/>
          <w:spacing w:val="-1"/>
          <w:sz w:val="22"/>
          <w:szCs w:val="22"/>
        </w:rPr>
        <w:t>F</w:t>
      </w:r>
      <w:r w:rsidRPr="003D5849">
        <w:rPr>
          <w:color w:val="FF0000"/>
          <w:sz w:val="22"/>
          <w:szCs w:val="22"/>
        </w:rPr>
        <w:t>DA</w:t>
      </w:r>
      <w:r w:rsidRPr="003D5849">
        <w:rPr>
          <w:color w:val="FF0000"/>
          <w:spacing w:val="-1"/>
          <w:sz w:val="22"/>
          <w:szCs w:val="22"/>
        </w:rPr>
        <w:t xml:space="preserve"> </w:t>
      </w:r>
      <w:r w:rsidRPr="003D5849">
        <w:rPr>
          <w:color w:val="FF0000"/>
          <w:sz w:val="22"/>
          <w:szCs w:val="22"/>
        </w:rPr>
        <w:t xml:space="preserve"># 20.205 - Highway Planning and </w:t>
      </w:r>
      <w:r w:rsidRPr="003D5849">
        <w:rPr>
          <w:color w:val="FF0000"/>
          <w:spacing w:val="-1"/>
          <w:sz w:val="22"/>
          <w:szCs w:val="22"/>
        </w:rPr>
        <w:t>C</w:t>
      </w:r>
      <w:r w:rsidRPr="003D5849">
        <w:rPr>
          <w:color w:val="FF0000"/>
          <w:sz w:val="22"/>
          <w:szCs w:val="22"/>
        </w:rPr>
        <w:t>onstruction</w:t>
      </w:r>
    </w:p>
    <w:p w14:paraId="67913BC4" w14:textId="72C429C2" w:rsidR="002A35E9" w:rsidRPr="003D5849" w:rsidRDefault="008A1564" w:rsidP="005407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210"/>
        </w:tabs>
        <w:ind w:left="1260" w:right="720" w:hanging="540"/>
        <w:rPr>
          <w:color w:val="FF0000"/>
          <w:sz w:val="22"/>
          <w:szCs w:val="22"/>
        </w:rPr>
      </w:pPr>
      <w:sdt>
        <w:sdtPr>
          <w:rPr>
            <w:color w:val="FF0000"/>
            <w:sz w:val="22"/>
            <w:szCs w:val="22"/>
          </w:rPr>
          <w:id w:val="371347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35E9" w:rsidRPr="003D5849">
            <w:rPr>
              <w:rFonts w:ascii="Segoe UI Symbol" w:eastAsia="MS Gothic" w:hAnsi="Segoe UI Symbol" w:cs="Segoe UI Symbol"/>
              <w:color w:val="FF0000"/>
              <w:sz w:val="22"/>
              <w:szCs w:val="22"/>
            </w:rPr>
            <w:t>☐</w:t>
          </w:r>
        </w:sdtContent>
      </w:sdt>
      <w:r w:rsidR="002A35E9" w:rsidRPr="003D5849">
        <w:rPr>
          <w:color w:val="FF0000"/>
          <w:sz w:val="22"/>
          <w:szCs w:val="22"/>
        </w:rPr>
        <w:tab/>
        <w:t>C</w:t>
      </w:r>
      <w:r w:rsidR="002A35E9" w:rsidRPr="003D5849">
        <w:rPr>
          <w:color w:val="FF0000"/>
          <w:spacing w:val="-1"/>
          <w:sz w:val="22"/>
          <w:szCs w:val="22"/>
        </w:rPr>
        <w:t>F</w:t>
      </w:r>
      <w:r w:rsidR="002A35E9" w:rsidRPr="003D5849">
        <w:rPr>
          <w:color w:val="FF0000"/>
          <w:sz w:val="22"/>
          <w:szCs w:val="22"/>
        </w:rPr>
        <w:t>DA</w:t>
      </w:r>
      <w:r w:rsidR="002A35E9" w:rsidRPr="003D5849">
        <w:rPr>
          <w:color w:val="FF0000"/>
          <w:spacing w:val="-1"/>
          <w:sz w:val="22"/>
          <w:szCs w:val="22"/>
        </w:rPr>
        <w:t xml:space="preserve"> </w:t>
      </w:r>
      <w:r w:rsidR="002A35E9" w:rsidRPr="003D5849">
        <w:rPr>
          <w:color w:val="FF0000"/>
          <w:sz w:val="22"/>
          <w:szCs w:val="22"/>
        </w:rPr>
        <w:t># 20.219 - Recre</w:t>
      </w:r>
      <w:r w:rsidR="002A35E9" w:rsidRPr="003D5849">
        <w:rPr>
          <w:color w:val="FF0000"/>
          <w:spacing w:val="-1"/>
          <w:sz w:val="22"/>
          <w:szCs w:val="22"/>
        </w:rPr>
        <w:t>a</w:t>
      </w:r>
      <w:r w:rsidR="002A35E9" w:rsidRPr="003D5849">
        <w:rPr>
          <w:color w:val="FF0000"/>
          <w:sz w:val="22"/>
          <w:szCs w:val="22"/>
        </w:rPr>
        <w:t>tion</w:t>
      </w:r>
      <w:r w:rsidR="002A35E9" w:rsidRPr="003D5849">
        <w:rPr>
          <w:color w:val="FF0000"/>
          <w:spacing w:val="-1"/>
          <w:sz w:val="22"/>
          <w:szCs w:val="22"/>
        </w:rPr>
        <w:t>a</w:t>
      </w:r>
      <w:r w:rsidR="002A35E9" w:rsidRPr="003D5849">
        <w:rPr>
          <w:color w:val="FF0000"/>
          <w:sz w:val="22"/>
          <w:szCs w:val="22"/>
        </w:rPr>
        <w:t>l Trails Progr</w:t>
      </w:r>
      <w:r w:rsidR="002A35E9" w:rsidRPr="003D5849">
        <w:rPr>
          <w:color w:val="FF0000"/>
          <w:spacing w:val="-1"/>
          <w:sz w:val="22"/>
          <w:szCs w:val="22"/>
        </w:rPr>
        <w:t>a</w:t>
      </w:r>
      <w:r w:rsidR="002A35E9" w:rsidRPr="003D5849">
        <w:rPr>
          <w:color w:val="FF0000"/>
          <w:sz w:val="22"/>
          <w:szCs w:val="22"/>
        </w:rPr>
        <w:t>m</w:t>
      </w:r>
      <w:r w:rsidR="005407BC" w:rsidRPr="003D5849">
        <w:rPr>
          <w:color w:val="FF0000"/>
          <w:sz w:val="22"/>
          <w:szCs w:val="22"/>
        </w:rPr>
        <w:tab/>
      </w:r>
      <w:r w:rsidR="005407BC" w:rsidRPr="003D5849">
        <w:rPr>
          <w:color w:val="FF0000"/>
          <w:sz w:val="22"/>
          <w:szCs w:val="22"/>
        </w:rPr>
        <w:tab/>
      </w:r>
    </w:p>
    <w:p w14:paraId="680FD471" w14:textId="77777777" w:rsidR="005407BC" w:rsidRPr="003D5849" w:rsidRDefault="005407BC" w:rsidP="005407BC">
      <w:pPr>
        <w:pStyle w:val="ListParagraph"/>
        <w:ind w:left="1260" w:right="-10" w:hanging="540"/>
        <w:rPr>
          <w:rFonts w:eastAsia="Arial"/>
          <w:sz w:val="22"/>
          <w:szCs w:val="22"/>
        </w:rPr>
      </w:pPr>
      <w:commentRangeStart w:id="3"/>
      <w:r w:rsidRPr="003D5849">
        <w:rPr>
          <w:rFonts w:ascii="Segoe UI Symbol" w:eastAsia="MS Gothic" w:hAnsi="Segoe UI Symbol" w:cs="Segoe UI Symbol"/>
          <w:color w:val="FF0000"/>
          <w:sz w:val="22"/>
          <w:szCs w:val="22"/>
        </w:rPr>
        <w:t>☐</w:t>
      </w:r>
      <w:r w:rsidRPr="003D5849">
        <w:rPr>
          <w:color w:val="FF0000"/>
          <w:sz w:val="22"/>
          <w:szCs w:val="22"/>
        </w:rPr>
        <w:tab/>
      </w:r>
      <w:r w:rsidRPr="003D5849">
        <w:rPr>
          <w:color w:val="FF0000"/>
          <w:sz w:val="22"/>
          <w:szCs w:val="22"/>
          <w:highlight w:val="yellow"/>
        </w:rPr>
        <w:t>Not Applicable – 100% State Programmed Funds</w:t>
      </w:r>
      <w:commentRangeEnd w:id="3"/>
      <w:r w:rsidRPr="003D5849">
        <w:rPr>
          <w:rStyle w:val="CommentReference"/>
          <w:sz w:val="22"/>
          <w:szCs w:val="22"/>
        </w:rPr>
        <w:commentReference w:id="3"/>
      </w:r>
    </w:p>
    <w:p w14:paraId="49AEB8C0" w14:textId="77777777" w:rsidR="002A35E9" w:rsidRPr="003D5849" w:rsidRDefault="002A35E9" w:rsidP="004E3435">
      <w:pPr>
        <w:rPr>
          <w:rFonts w:eastAsiaTheme="minorEastAsia"/>
          <w:b/>
          <w:sz w:val="22"/>
          <w:szCs w:val="22"/>
        </w:rPr>
      </w:pPr>
    </w:p>
    <w:p w14:paraId="4EF282D4" w14:textId="52517CBB" w:rsidR="002A35E9" w:rsidRPr="003D5849" w:rsidRDefault="002A35E9" w:rsidP="004E3435">
      <w:pPr>
        <w:widowControl w:val="0"/>
        <w:ind w:right="180" w:firstLine="810"/>
        <w:jc w:val="both"/>
        <w:rPr>
          <w:rFonts w:eastAsiaTheme="minorHAnsi"/>
          <w:sz w:val="22"/>
          <w:szCs w:val="22"/>
        </w:rPr>
      </w:pPr>
      <w:r w:rsidRPr="003D5849">
        <w:rPr>
          <w:sz w:val="22"/>
          <w:szCs w:val="22"/>
        </w:rPr>
        <w:t>This</w:t>
      </w:r>
      <w:r w:rsidR="007C6A4F" w:rsidRPr="003D5849">
        <w:rPr>
          <w:sz w:val="22"/>
          <w:szCs w:val="22"/>
        </w:rPr>
        <w:t xml:space="preserve"> S</w:t>
      </w:r>
      <w:r w:rsidR="002D6FFF" w:rsidRPr="003D5849">
        <w:rPr>
          <w:sz w:val="22"/>
          <w:szCs w:val="22"/>
        </w:rPr>
        <w:t xml:space="preserve">upplemental </w:t>
      </w:r>
      <w:r w:rsidR="007C6A4F" w:rsidRPr="003D5849">
        <w:rPr>
          <w:sz w:val="22"/>
          <w:szCs w:val="22"/>
        </w:rPr>
        <w:t>A</w:t>
      </w:r>
      <w:r w:rsidR="002D6FFF" w:rsidRPr="003D5849">
        <w:rPr>
          <w:sz w:val="22"/>
          <w:szCs w:val="22"/>
        </w:rPr>
        <w:t xml:space="preserve">greement No. </w:t>
      </w:r>
      <w:r w:rsidR="007C6A4F" w:rsidRPr="000A0136">
        <w:rPr>
          <w:sz w:val="22"/>
          <w:szCs w:val="22"/>
          <w:highlight w:val="yellow"/>
        </w:rPr>
        <w:t>##</w:t>
      </w:r>
      <w:r w:rsidR="002D6FFF" w:rsidRPr="003D5849">
        <w:rPr>
          <w:sz w:val="22"/>
          <w:szCs w:val="22"/>
        </w:rPr>
        <w:t xml:space="preserve"> to the Project Framework </w:t>
      </w:r>
      <w:r w:rsidRPr="003D5849">
        <w:rPr>
          <w:sz w:val="22"/>
          <w:szCs w:val="22"/>
        </w:rPr>
        <w:t xml:space="preserve">Agreement, </w:t>
      </w:r>
      <w:r w:rsidR="002D6FFF" w:rsidRPr="003D5849">
        <w:rPr>
          <w:sz w:val="22"/>
          <w:szCs w:val="22"/>
        </w:rPr>
        <w:t>(“Supplemental Agreement</w:t>
      </w:r>
      <w:r w:rsidR="007C6A4F" w:rsidRPr="003D5849">
        <w:rPr>
          <w:sz w:val="22"/>
          <w:szCs w:val="22"/>
        </w:rPr>
        <w:t xml:space="preserve"> No. </w:t>
      </w:r>
      <w:r w:rsidR="007C6A4F" w:rsidRPr="000A0136">
        <w:rPr>
          <w:sz w:val="22"/>
          <w:szCs w:val="22"/>
          <w:highlight w:val="yellow"/>
        </w:rPr>
        <w:t>##</w:t>
      </w:r>
      <w:r w:rsidR="002D6FFF" w:rsidRPr="003D5849">
        <w:rPr>
          <w:sz w:val="22"/>
          <w:szCs w:val="22"/>
        </w:rPr>
        <w:t>”</w:t>
      </w:r>
      <w:r w:rsidR="00D31D8B" w:rsidRPr="003D5849">
        <w:rPr>
          <w:sz w:val="22"/>
          <w:szCs w:val="22"/>
        </w:rPr>
        <w:t>)</w:t>
      </w:r>
      <w:r w:rsidR="002D6FFF" w:rsidRPr="003D5849">
        <w:rPr>
          <w:sz w:val="22"/>
          <w:szCs w:val="22"/>
        </w:rPr>
        <w:t xml:space="preserve">, is </w:t>
      </w:r>
      <w:r w:rsidRPr="003D5849">
        <w:rPr>
          <w:sz w:val="22"/>
          <w:szCs w:val="22"/>
        </w:rPr>
        <w:t xml:space="preserve">made and entered into </w:t>
      </w:r>
      <w:r w:rsidR="007C6A4F" w:rsidRPr="003D5849">
        <w:rPr>
          <w:sz w:val="22"/>
          <w:szCs w:val="22"/>
        </w:rPr>
        <w:t xml:space="preserve">on </w:t>
      </w:r>
      <w:r w:rsidRPr="003D5849">
        <w:rPr>
          <w:sz w:val="22"/>
          <w:szCs w:val="22"/>
        </w:rPr>
        <w:t xml:space="preserve">this </w:t>
      </w:r>
      <w:r w:rsidR="006516F4" w:rsidRPr="003D5849">
        <w:rPr>
          <w:sz w:val="22"/>
          <w:szCs w:val="22"/>
          <w:highlight w:val="yellow"/>
          <w:u w:val="single"/>
        </w:rPr>
        <w:t>(date stamp in CATS)</w:t>
      </w:r>
      <w:r w:rsidR="007C6A4F" w:rsidRPr="003D5849">
        <w:rPr>
          <w:sz w:val="22"/>
          <w:szCs w:val="22"/>
          <w:highlight w:val="yellow"/>
          <w:u w:val="single"/>
        </w:rPr>
        <w:t xml:space="preserve"> </w:t>
      </w:r>
      <w:r w:rsidR="007C6A4F" w:rsidRPr="003D5849">
        <w:rPr>
          <w:sz w:val="22"/>
          <w:szCs w:val="22"/>
        </w:rPr>
        <w:t>(“Effective Date”)</w:t>
      </w:r>
      <w:r w:rsidRPr="003D5849">
        <w:rPr>
          <w:sz w:val="22"/>
          <w:szCs w:val="22"/>
        </w:rPr>
        <w:t xml:space="preserve">, by and between the GEORGIA DEPARTMENT OF TRANSPORTATION, an agency of the State of Georgia, hereinafter called the "DEPARTMENT", and </w:t>
      </w:r>
      <w:r w:rsidRPr="003D5849">
        <w:rPr>
          <w:sz w:val="22"/>
          <w:szCs w:val="22"/>
          <w:highlight w:val="yellow"/>
        </w:rPr>
        <w:t>LOCAL GOVERNMENT NAME</w:t>
      </w:r>
      <w:r w:rsidRPr="003D5849">
        <w:rPr>
          <w:sz w:val="22"/>
          <w:szCs w:val="22"/>
        </w:rPr>
        <w:t>, GEORGIA, hereinafter called the "SPONSOR.”</w:t>
      </w:r>
    </w:p>
    <w:p w14:paraId="4891DA21" w14:textId="77777777" w:rsidR="002A35E9" w:rsidRPr="003D5849" w:rsidRDefault="002A35E9" w:rsidP="004E3435">
      <w:pPr>
        <w:widowControl w:val="0"/>
        <w:jc w:val="both"/>
        <w:rPr>
          <w:rFonts w:eastAsiaTheme="minorHAnsi"/>
          <w:sz w:val="22"/>
          <w:szCs w:val="22"/>
        </w:rPr>
      </w:pPr>
    </w:p>
    <w:p w14:paraId="1E69F909" w14:textId="6DC91DEF" w:rsidR="005F2F1F" w:rsidRPr="003D5849" w:rsidRDefault="002A35E9" w:rsidP="00BF3DAE">
      <w:pPr>
        <w:ind w:firstLine="720"/>
        <w:rPr>
          <w:sz w:val="22"/>
          <w:szCs w:val="22"/>
        </w:rPr>
      </w:pPr>
      <w:r w:rsidRPr="003D5849">
        <w:rPr>
          <w:sz w:val="22"/>
          <w:szCs w:val="22"/>
        </w:rPr>
        <w:t>W</w:t>
      </w:r>
      <w:r w:rsidRPr="003D5849">
        <w:rPr>
          <w:spacing w:val="-1"/>
          <w:sz w:val="22"/>
          <w:szCs w:val="22"/>
        </w:rPr>
        <w:t>H</w:t>
      </w:r>
      <w:r w:rsidRPr="003D5849">
        <w:rPr>
          <w:sz w:val="22"/>
          <w:szCs w:val="22"/>
        </w:rPr>
        <w:t>E</w:t>
      </w:r>
      <w:r w:rsidRPr="003D5849">
        <w:rPr>
          <w:spacing w:val="-1"/>
          <w:sz w:val="22"/>
          <w:szCs w:val="22"/>
        </w:rPr>
        <w:t>R</w:t>
      </w:r>
      <w:r w:rsidRPr="003D5849">
        <w:rPr>
          <w:sz w:val="22"/>
          <w:szCs w:val="22"/>
        </w:rPr>
        <w:t>E</w:t>
      </w:r>
      <w:r w:rsidRPr="003D5849">
        <w:rPr>
          <w:spacing w:val="-2"/>
          <w:sz w:val="22"/>
          <w:szCs w:val="22"/>
        </w:rPr>
        <w:t>A</w:t>
      </w:r>
      <w:r w:rsidRPr="003D5849">
        <w:rPr>
          <w:spacing w:val="-1"/>
          <w:sz w:val="22"/>
          <w:szCs w:val="22"/>
        </w:rPr>
        <w:t>S</w:t>
      </w:r>
      <w:r w:rsidRPr="003D5849">
        <w:rPr>
          <w:sz w:val="22"/>
          <w:szCs w:val="22"/>
        </w:rPr>
        <w:t>,</w:t>
      </w:r>
      <w:r w:rsidRPr="003D5849">
        <w:rPr>
          <w:spacing w:val="25"/>
          <w:sz w:val="22"/>
          <w:szCs w:val="22"/>
        </w:rPr>
        <w:t xml:space="preserve"> </w:t>
      </w:r>
      <w:r w:rsidRPr="003D5849">
        <w:rPr>
          <w:sz w:val="22"/>
          <w:szCs w:val="22"/>
        </w:rPr>
        <w:t>the</w:t>
      </w:r>
      <w:r w:rsidRPr="003D5849">
        <w:rPr>
          <w:spacing w:val="24"/>
          <w:sz w:val="22"/>
          <w:szCs w:val="22"/>
        </w:rPr>
        <w:t xml:space="preserve"> </w:t>
      </w:r>
      <w:r w:rsidRPr="003D5849">
        <w:rPr>
          <w:spacing w:val="-1"/>
          <w:sz w:val="22"/>
          <w:szCs w:val="22"/>
        </w:rPr>
        <w:t>D</w:t>
      </w:r>
      <w:r w:rsidRPr="003D5849">
        <w:rPr>
          <w:spacing w:val="-2"/>
          <w:sz w:val="22"/>
          <w:szCs w:val="22"/>
        </w:rPr>
        <w:t>E</w:t>
      </w:r>
      <w:r w:rsidRPr="003D5849">
        <w:rPr>
          <w:sz w:val="22"/>
          <w:szCs w:val="22"/>
        </w:rPr>
        <w:t>P</w:t>
      </w:r>
      <w:r w:rsidRPr="003D5849">
        <w:rPr>
          <w:spacing w:val="-3"/>
          <w:sz w:val="22"/>
          <w:szCs w:val="22"/>
        </w:rPr>
        <w:t>A</w:t>
      </w:r>
      <w:r w:rsidRPr="003D5849">
        <w:rPr>
          <w:sz w:val="22"/>
          <w:szCs w:val="22"/>
        </w:rPr>
        <w:t>RTM</w:t>
      </w:r>
      <w:r w:rsidRPr="003D5849">
        <w:rPr>
          <w:spacing w:val="-1"/>
          <w:sz w:val="22"/>
          <w:szCs w:val="22"/>
        </w:rPr>
        <w:t>E</w:t>
      </w:r>
      <w:r w:rsidRPr="003D5849">
        <w:rPr>
          <w:spacing w:val="-2"/>
          <w:sz w:val="22"/>
          <w:szCs w:val="22"/>
        </w:rPr>
        <w:t>N</w:t>
      </w:r>
      <w:r w:rsidRPr="003D5849">
        <w:rPr>
          <w:sz w:val="22"/>
          <w:szCs w:val="22"/>
        </w:rPr>
        <w:t>T</w:t>
      </w:r>
      <w:r w:rsidRPr="003D5849">
        <w:rPr>
          <w:spacing w:val="24"/>
          <w:sz w:val="22"/>
          <w:szCs w:val="22"/>
        </w:rPr>
        <w:t xml:space="preserve"> </w:t>
      </w:r>
      <w:r w:rsidRPr="003D5849">
        <w:rPr>
          <w:sz w:val="22"/>
          <w:szCs w:val="22"/>
        </w:rPr>
        <w:t>and</w:t>
      </w:r>
      <w:r w:rsidRPr="003D5849">
        <w:rPr>
          <w:spacing w:val="24"/>
          <w:sz w:val="22"/>
          <w:szCs w:val="22"/>
        </w:rPr>
        <w:t xml:space="preserve"> </w:t>
      </w:r>
      <w:r w:rsidRPr="003D5849">
        <w:rPr>
          <w:sz w:val="22"/>
          <w:szCs w:val="22"/>
        </w:rPr>
        <w:t>the</w:t>
      </w:r>
      <w:r w:rsidRPr="003D5849">
        <w:rPr>
          <w:spacing w:val="28"/>
          <w:sz w:val="22"/>
          <w:szCs w:val="22"/>
        </w:rPr>
        <w:t xml:space="preserve"> </w:t>
      </w:r>
      <w:r w:rsidRPr="003D5849">
        <w:rPr>
          <w:spacing w:val="-1"/>
          <w:sz w:val="22"/>
          <w:szCs w:val="22"/>
        </w:rPr>
        <w:t>SPONSOR</w:t>
      </w:r>
      <w:r w:rsidRPr="003D5849">
        <w:rPr>
          <w:spacing w:val="27"/>
          <w:sz w:val="22"/>
          <w:szCs w:val="22"/>
        </w:rPr>
        <w:t xml:space="preserve"> 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n</w:t>
      </w:r>
      <w:r w:rsidRPr="003D5849">
        <w:rPr>
          <w:spacing w:val="-1"/>
          <w:sz w:val="22"/>
          <w:szCs w:val="22"/>
        </w:rPr>
        <w:t>t</w:t>
      </w:r>
      <w:r w:rsidRPr="003D5849">
        <w:rPr>
          <w:sz w:val="22"/>
          <w:szCs w:val="22"/>
        </w:rPr>
        <w:t>e</w:t>
      </w:r>
      <w:r w:rsidRPr="003D5849">
        <w:rPr>
          <w:spacing w:val="-2"/>
          <w:sz w:val="22"/>
          <w:szCs w:val="22"/>
        </w:rPr>
        <w:t>r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d</w:t>
      </w:r>
      <w:r w:rsidRPr="003D5849">
        <w:rPr>
          <w:spacing w:val="24"/>
          <w:sz w:val="22"/>
          <w:szCs w:val="22"/>
        </w:rPr>
        <w:t xml:space="preserve"> </w:t>
      </w:r>
      <w:r w:rsidRPr="003D5849">
        <w:rPr>
          <w:sz w:val="22"/>
          <w:szCs w:val="22"/>
        </w:rPr>
        <w:t>into</w:t>
      </w:r>
      <w:r w:rsidRPr="003D5849">
        <w:rPr>
          <w:spacing w:val="24"/>
          <w:sz w:val="22"/>
          <w:szCs w:val="22"/>
        </w:rPr>
        <w:t xml:space="preserve"> </w:t>
      </w:r>
      <w:r w:rsidR="00266D98" w:rsidRPr="003D5849">
        <w:rPr>
          <w:spacing w:val="-1"/>
          <w:sz w:val="22"/>
          <w:szCs w:val="22"/>
        </w:rPr>
        <w:t>a</w:t>
      </w:r>
      <w:r w:rsidRPr="003D5849">
        <w:rPr>
          <w:sz w:val="22"/>
          <w:szCs w:val="22"/>
        </w:rPr>
        <w:t xml:space="preserve"> </w:t>
      </w:r>
      <w:r w:rsidRPr="003D5849">
        <w:rPr>
          <w:spacing w:val="-2"/>
          <w:sz w:val="22"/>
          <w:szCs w:val="22"/>
        </w:rPr>
        <w:t>Project Framework</w:t>
      </w:r>
      <w:r w:rsidRPr="003D5849">
        <w:rPr>
          <w:spacing w:val="-1"/>
          <w:sz w:val="22"/>
          <w:szCs w:val="22"/>
        </w:rPr>
        <w:t xml:space="preserve"> A</w:t>
      </w:r>
      <w:r w:rsidRPr="003D5849">
        <w:rPr>
          <w:sz w:val="22"/>
          <w:szCs w:val="22"/>
        </w:rPr>
        <w:t>g</w:t>
      </w:r>
      <w:r w:rsidRPr="003D5849">
        <w:rPr>
          <w:spacing w:val="-2"/>
          <w:sz w:val="22"/>
          <w:szCs w:val="22"/>
        </w:rPr>
        <w:t>r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e</w:t>
      </w:r>
      <w:r w:rsidRPr="003D5849">
        <w:rPr>
          <w:spacing w:val="-2"/>
          <w:sz w:val="22"/>
          <w:szCs w:val="22"/>
        </w:rPr>
        <w:t>m</w:t>
      </w:r>
      <w:r w:rsidRPr="003D5849">
        <w:rPr>
          <w:sz w:val="22"/>
          <w:szCs w:val="22"/>
        </w:rPr>
        <w:t>ent</w:t>
      </w:r>
      <w:r w:rsidRPr="003D5849">
        <w:rPr>
          <w:spacing w:val="22"/>
          <w:sz w:val="22"/>
          <w:szCs w:val="22"/>
        </w:rPr>
        <w:t xml:space="preserve"> </w:t>
      </w:r>
      <w:r w:rsidRPr="003D5849">
        <w:rPr>
          <w:sz w:val="22"/>
          <w:szCs w:val="22"/>
        </w:rPr>
        <w:t>dated,</w:t>
      </w:r>
      <w:r w:rsidRPr="003D5849">
        <w:rPr>
          <w:spacing w:val="23"/>
          <w:sz w:val="22"/>
          <w:szCs w:val="22"/>
        </w:rPr>
        <w:t xml:space="preserve"> </w:t>
      </w:r>
      <w:r w:rsidRPr="003D5849">
        <w:rPr>
          <w:sz w:val="22"/>
          <w:szCs w:val="22"/>
          <w:highlight w:val="yellow"/>
        </w:rPr>
        <w:t>Month Day, Year</w:t>
      </w:r>
      <w:r w:rsidR="009F5C4B" w:rsidRPr="003D5849">
        <w:rPr>
          <w:spacing w:val="23"/>
          <w:sz w:val="22"/>
          <w:szCs w:val="22"/>
        </w:rPr>
        <w:t xml:space="preserve"> </w:t>
      </w:r>
      <w:r w:rsidR="00365C8B" w:rsidRPr="003D5849">
        <w:rPr>
          <w:sz w:val="22"/>
          <w:szCs w:val="22"/>
        </w:rPr>
        <w:t>f</w:t>
      </w:r>
      <w:r w:rsidR="00365C8B" w:rsidRPr="003D5849">
        <w:rPr>
          <w:spacing w:val="1"/>
          <w:sz w:val="22"/>
          <w:szCs w:val="22"/>
        </w:rPr>
        <w:t>o</w:t>
      </w:r>
      <w:r w:rsidR="00365C8B" w:rsidRPr="003D5849">
        <w:rPr>
          <w:sz w:val="22"/>
          <w:szCs w:val="22"/>
        </w:rPr>
        <w:t>r</w:t>
      </w:r>
      <w:r w:rsidR="00365C8B" w:rsidRPr="003D5849">
        <w:rPr>
          <w:spacing w:val="20"/>
          <w:sz w:val="22"/>
          <w:szCs w:val="22"/>
        </w:rPr>
        <w:t xml:space="preserve"> </w:t>
      </w:r>
      <w:r w:rsidR="00365C8B" w:rsidRPr="003D5849">
        <w:rPr>
          <w:sz w:val="22"/>
          <w:szCs w:val="22"/>
        </w:rPr>
        <w:t>Contr</w:t>
      </w:r>
      <w:r w:rsidR="00365C8B" w:rsidRPr="003D5849">
        <w:rPr>
          <w:spacing w:val="-3"/>
          <w:sz w:val="22"/>
          <w:szCs w:val="22"/>
        </w:rPr>
        <w:t>a</w:t>
      </w:r>
      <w:r w:rsidR="00365C8B" w:rsidRPr="003D5849">
        <w:rPr>
          <w:spacing w:val="-1"/>
          <w:sz w:val="22"/>
          <w:szCs w:val="22"/>
        </w:rPr>
        <w:t>c</w:t>
      </w:r>
      <w:r w:rsidR="00365C8B" w:rsidRPr="003D5849">
        <w:rPr>
          <w:sz w:val="22"/>
          <w:szCs w:val="22"/>
        </w:rPr>
        <w:t>t</w:t>
      </w:r>
      <w:r w:rsidR="00365C8B" w:rsidRPr="003D5849">
        <w:rPr>
          <w:spacing w:val="20"/>
          <w:sz w:val="22"/>
          <w:szCs w:val="22"/>
        </w:rPr>
        <w:t xml:space="preserve"> </w:t>
      </w:r>
      <w:r w:rsidR="00365C8B" w:rsidRPr="003D5849">
        <w:rPr>
          <w:spacing w:val="-4"/>
          <w:sz w:val="22"/>
          <w:szCs w:val="22"/>
        </w:rPr>
        <w:t>I</w:t>
      </w:r>
      <w:r w:rsidR="00365C8B" w:rsidRPr="003D5849">
        <w:rPr>
          <w:spacing w:val="-1"/>
          <w:sz w:val="22"/>
          <w:szCs w:val="22"/>
        </w:rPr>
        <w:t>D</w:t>
      </w:r>
      <w:r w:rsidR="00365C8B" w:rsidRPr="003D5849">
        <w:rPr>
          <w:sz w:val="22"/>
          <w:szCs w:val="22"/>
        </w:rPr>
        <w:t>:</w:t>
      </w:r>
      <w:r w:rsidR="00365C8B" w:rsidRPr="003D5849">
        <w:rPr>
          <w:spacing w:val="23"/>
          <w:sz w:val="22"/>
          <w:szCs w:val="22"/>
        </w:rPr>
        <w:t xml:space="preserve"> </w:t>
      </w:r>
      <w:r w:rsidR="00365C8B" w:rsidRPr="003D5849">
        <w:rPr>
          <w:sz w:val="22"/>
          <w:szCs w:val="22"/>
          <w:highlight w:val="yellow"/>
        </w:rPr>
        <w:t>XX</w:t>
      </w:r>
      <w:r w:rsidR="00365C8B" w:rsidRPr="003D5849">
        <w:rPr>
          <w:spacing w:val="-1"/>
          <w:sz w:val="22"/>
          <w:szCs w:val="22"/>
          <w:highlight w:val="yellow"/>
        </w:rPr>
        <w:t>XXXXXXXXXX</w:t>
      </w:r>
      <w:r w:rsidRPr="003D5849">
        <w:rPr>
          <w:spacing w:val="21"/>
          <w:sz w:val="22"/>
          <w:szCs w:val="22"/>
        </w:rPr>
        <w:t xml:space="preserve"> </w:t>
      </w:r>
      <w:r w:rsidRPr="003D5849">
        <w:rPr>
          <w:sz w:val="22"/>
          <w:szCs w:val="22"/>
        </w:rPr>
        <w:t>h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r</w:t>
      </w:r>
      <w:r w:rsidRPr="003D5849">
        <w:rPr>
          <w:spacing w:val="-3"/>
          <w:sz w:val="22"/>
          <w:szCs w:val="22"/>
        </w:rPr>
        <w:t>e</w:t>
      </w:r>
      <w:r w:rsidRPr="003D5849">
        <w:rPr>
          <w:sz w:val="22"/>
          <w:szCs w:val="22"/>
        </w:rPr>
        <w:t>in</w:t>
      </w:r>
      <w:r w:rsidRPr="003D5849">
        <w:rPr>
          <w:spacing w:val="1"/>
          <w:sz w:val="22"/>
          <w:szCs w:val="22"/>
        </w:rPr>
        <w:t>a</w:t>
      </w:r>
      <w:r w:rsidRPr="003D5849">
        <w:rPr>
          <w:spacing w:val="-1"/>
          <w:sz w:val="22"/>
          <w:szCs w:val="22"/>
        </w:rPr>
        <w:t>f</w:t>
      </w:r>
      <w:r w:rsidRPr="003D5849">
        <w:rPr>
          <w:sz w:val="22"/>
          <w:szCs w:val="22"/>
        </w:rPr>
        <w:t>t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r</w:t>
      </w:r>
      <w:r w:rsidRPr="003D5849">
        <w:rPr>
          <w:spacing w:val="19"/>
          <w:sz w:val="22"/>
          <w:szCs w:val="22"/>
        </w:rPr>
        <w:t xml:space="preserve"> </w:t>
      </w:r>
      <w:r w:rsidRPr="003D5849">
        <w:rPr>
          <w:spacing w:val="1"/>
          <w:sz w:val="22"/>
          <w:szCs w:val="22"/>
        </w:rPr>
        <w:t>c</w:t>
      </w:r>
      <w:r w:rsidRPr="003D5849">
        <w:rPr>
          <w:spacing w:val="-1"/>
          <w:sz w:val="22"/>
          <w:szCs w:val="22"/>
        </w:rPr>
        <w:t>al</w:t>
      </w:r>
      <w:r w:rsidRPr="003D5849">
        <w:rPr>
          <w:sz w:val="22"/>
          <w:szCs w:val="22"/>
        </w:rPr>
        <w:t>l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d</w:t>
      </w:r>
      <w:r w:rsidRPr="003D5849">
        <w:rPr>
          <w:spacing w:val="20"/>
          <w:sz w:val="22"/>
          <w:szCs w:val="22"/>
        </w:rPr>
        <w:t xml:space="preserve"> </w:t>
      </w:r>
      <w:r w:rsidRPr="003D5849">
        <w:rPr>
          <w:sz w:val="22"/>
          <w:szCs w:val="22"/>
        </w:rPr>
        <w:t>the</w:t>
      </w:r>
      <w:r w:rsidRPr="003D5849">
        <w:rPr>
          <w:spacing w:val="22"/>
          <w:sz w:val="22"/>
          <w:szCs w:val="22"/>
        </w:rPr>
        <w:t xml:space="preserve"> </w:t>
      </w:r>
      <w:r w:rsidRPr="003D5849">
        <w:rPr>
          <w:spacing w:val="-1"/>
          <w:sz w:val="22"/>
          <w:szCs w:val="22"/>
        </w:rPr>
        <w:t>“ORIGINAL AGREEMENT</w:t>
      </w:r>
      <w:r w:rsidRPr="003D5849">
        <w:rPr>
          <w:spacing w:val="-2"/>
          <w:sz w:val="22"/>
          <w:szCs w:val="22"/>
        </w:rPr>
        <w:t>”</w:t>
      </w:r>
      <w:r w:rsidRPr="003D5849">
        <w:rPr>
          <w:sz w:val="22"/>
          <w:szCs w:val="22"/>
        </w:rPr>
        <w:t>, for</w:t>
      </w:r>
      <w:r w:rsidRPr="003D5849">
        <w:rPr>
          <w:spacing w:val="8"/>
          <w:sz w:val="22"/>
          <w:szCs w:val="22"/>
        </w:rPr>
        <w:t xml:space="preserve"> </w:t>
      </w:r>
      <w:r w:rsidRPr="003D5849">
        <w:rPr>
          <w:sz w:val="22"/>
          <w:szCs w:val="22"/>
        </w:rPr>
        <w:t>the</w:t>
      </w:r>
      <w:r w:rsidRPr="003D5849">
        <w:rPr>
          <w:spacing w:val="11"/>
          <w:sz w:val="22"/>
          <w:szCs w:val="22"/>
        </w:rPr>
        <w:t xml:space="preserve"> </w:t>
      </w:r>
      <w:r w:rsidRPr="003D5849">
        <w:rPr>
          <w:sz w:val="22"/>
          <w:szCs w:val="22"/>
        </w:rPr>
        <w:t>pur</w:t>
      </w:r>
      <w:r w:rsidRPr="003D5849">
        <w:rPr>
          <w:spacing w:val="-1"/>
          <w:sz w:val="22"/>
          <w:szCs w:val="22"/>
        </w:rPr>
        <w:t>po</w:t>
      </w:r>
      <w:r w:rsidRPr="003D5849">
        <w:rPr>
          <w:sz w:val="22"/>
          <w:szCs w:val="22"/>
        </w:rPr>
        <w:t>se</w:t>
      </w:r>
      <w:r w:rsidRPr="003D5849">
        <w:rPr>
          <w:spacing w:val="9"/>
          <w:sz w:val="22"/>
          <w:szCs w:val="22"/>
        </w:rPr>
        <w:t xml:space="preserve"> </w:t>
      </w:r>
      <w:r w:rsidRPr="003D5849">
        <w:rPr>
          <w:sz w:val="22"/>
          <w:szCs w:val="22"/>
        </w:rPr>
        <w:t>of</w:t>
      </w:r>
      <w:r w:rsidRPr="003D5849">
        <w:rPr>
          <w:spacing w:val="8"/>
          <w:sz w:val="22"/>
          <w:szCs w:val="22"/>
        </w:rPr>
        <w:t xml:space="preserve"> </w:t>
      </w:r>
      <w:r w:rsidRPr="003D5849">
        <w:rPr>
          <w:sz w:val="22"/>
          <w:szCs w:val="22"/>
        </w:rPr>
        <w:t>h</w:t>
      </w:r>
      <w:r w:rsidRPr="003D5849">
        <w:rPr>
          <w:spacing w:val="-1"/>
          <w:sz w:val="22"/>
          <w:szCs w:val="22"/>
        </w:rPr>
        <w:t>a</w:t>
      </w:r>
      <w:r w:rsidRPr="003D5849">
        <w:rPr>
          <w:sz w:val="22"/>
          <w:szCs w:val="22"/>
        </w:rPr>
        <w:t>vi</w:t>
      </w:r>
      <w:r w:rsidRPr="003D5849">
        <w:rPr>
          <w:spacing w:val="-1"/>
          <w:sz w:val="22"/>
          <w:szCs w:val="22"/>
        </w:rPr>
        <w:t>n</w:t>
      </w:r>
      <w:r w:rsidRPr="003D5849">
        <w:rPr>
          <w:sz w:val="22"/>
          <w:szCs w:val="22"/>
        </w:rPr>
        <w:t>g</w:t>
      </w:r>
      <w:r w:rsidRPr="003D5849">
        <w:rPr>
          <w:spacing w:val="8"/>
          <w:sz w:val="22"/>
          <w:szCs w:val="22"/>
        </w:rPr>
        <w:t xml:space="preserve"> </w:t>
      </w:r>
      <w:r w:rsidRPr="003D5849">
        <w:rPr>
          <w:sz w:val="22"/>
          <w:szCs w:val="22"/>
        </w:rPr>
        <w:t>the</w:t>
      </w:r>
      <w:r w:rsidRPr="003D5849">
        <w:rPr>
          <w:spacing w:val="10"/>
          <w:sz w:val="22"/>
          <w:szCs w:val="22"/>
        </w:rPr>
        <w:t xml:space="preserve"> </w:t>
      </w:r>
      <w:r w:rsidRPr="003D5849">
        <w:rPr>
          <w:sz w:val="22"/>
          <w:szCs w:val="22"/>
        </w:rPr>
        <w:t>SPONSOR</w:t>
      </w:r>
      <w:r w:rsidRPr="003D5849">
        <w:rPr>
          <w:spacing w:val="11"/>
          <w:sz w:val="22"/>
          <w:szCs w:val="22"/>
        </w:rPr>
        <w:t xml:space="preserve"> </w:t>
      </w:r>
      <w:r w:rsidRPr="003D5849">
        <w:rPr>
          <w:sz w:val="22"/>
          <w:szCs w:val="22"/>
        </w:rPr>
        <w:t>r</w:t>
      </w:r>
      <w:r w:rsidRPr="003D5849">
        <w:rPr>
          <w:spacing w:val="-3"/>
          <w:sz w:val="22"/>
          <w:szCs w:val="22"/>
        </w:rPr>
        <w:t>e</w:t>
      </w:r>
      <w:r w:rsidRPr="003D5849">
        <w:rPr>
          <w:sz w:val="22"/>
          <w:szCs w:val="22"/>
        </w:rPr>
        <w:t>i</w:t>
      </w:r>
      <w:r w:rsidRPr="003D5849">
        <w:rPr>
          <w:spacing w:val="-2"/>
          <w:sz w:val="22"/>
          <w:szCs w:val="22"/>
        </w:rPr>
        <w:t>m</w:t>
      </w:r>
      <w:r w:rsidRPr="003D5849">
        <w:rPr>
          <w:sz w:val="22"/>
          <w:szCs w:val="22"/>
        </w:rPr>
        <w:t>burs</w:t>
      </w:r>
      <w:r w:rsidRPr="003D5849">
        <w:rPr>
          <w:spacing w:val="-3"/>
          <w:sz w:val="22"/>
          <w:szCs w:val="22"/>
        </w:rPr>
        <w:t>e</w:t>
      </w:r>
      <w:r w:rsidRPr="003D5849">
        <w:rPr>
          <w:sz w:val="22"/>
          <w:szCs w:val="22"/>
        </w:rPr>
        <w:t>d</w:t>
      </w:r>
      <w:r w:rsidRPr="003D5849">
        <w:rPr>
          <w:spacing w:val="10"/>
          <w:sz w:val="22"/>
          <w:szCs w:val="22"/>
        </w:rPr>
        <w:t xml:space="preserve"> </w:t>
      </w:r>
      <w:r w:rsidRPr="003D5849">
        <w:rPr>
          <w:sz w:val="22"/>
          <w:szCs w:val="22"/>
        </w:rPr>
        <w:t>f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d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r</w:t>
      </w:r>
      <w:r w:rsidRPr="003D5849">
        <w:rPr>
          <w:spacing w:val="-3"/>
          <w:sz w:val="22"/>
          <w:szCs w:val="22"/>
        </w:rPr>
        <w:t>a</w:t>
      </w:r>
      <w:r w:rsidRPr="003D5849">
        <w:rPr>
          <w:sz w:val="22"/>
          <w:szCs w:val="22"/>
        </w:rPr>
        <w:t>l</w:t>
      </w:r>
      <w:r w:rsidRPr="003D5849">
        <w:rPr>
          <w:spacing w:val="11"/>
          <w:sz w:val="22"/>
          <w:szCs w:val="22"/>
        </w:rPr>
        <w:t xml:space="preserve"> </w:t>
      </w:r>
      <w:r w:rsidRPr="003D5849">
        <w:rPr>
          <w:sz w:val="22"/>
          <w:szCs w:val="22"/>
        </w:rPr>
        <w:t>funds</w:t>
      </w:r>
      <w:r w:rsidRPr="003D5849">
        <w:rPr>
          <w:spacing w:val="8"/>
          <w:sz w:val="22"/>
          <w:szCs w:val="22"/>
        </w:rPr>
        <w:t xml:space="preserve"> </w:t>
      </w:r>
      <w:r w:rsidRPr="003D5849">
        <w:rPr>
          <w:sz w:val="22"/>
          <w:szCs w:val="22"/>
        </w:rPr>
        <w:t>for</w:t>
      </w:r>
      <w:r w:rsidRPr="003D5849">
        <w:rPr>
          <w:spacing w:val="10"/>
          <w:sz w:val="22"/>
          <w:szCs w:val="22"/>
        </w:rPr>
        <w:t xml:space="preserve"> </w:t>
      </w:r>
      <w:r w:rsidRPr="003D5849">
        <w:rPr>
          <w:spacing w:val="3"/>
          <w:sz w:val="22"/>
          <w:szCs w:val="22"/>
        </w:rPr>
        <w:t>P</w:t>
      </w:r>
      <w:r w:rsidRPr="003D5849">
        <w:rPr>
          <w:sz w:val="22"/>
          <w:szCs w:val="22"/>
        </w:rPr>
        <w:t>I</w:t>
      </w:r>
      <w:r w:rsidRPr="003D5849">
        <w:rPr>
          <w:spacing w:val="7"/>
          <w:sz w:val="22"/>
          <w:szCs w:val="22"/>
        </w:rPr>
        <w:t xml:space="preserve"> </w:t>
      </w:r>
      <w:r w:rsidRPr="003D5849">
        <w:rPr>
          <w:sz w:val="22"/>
          <w:szCs w:val="22"/>
        </w:rPr>
        <w:t xml:space="preserve"># </w:t>
      </w:r>
      <w:r w:rsidRPr="003D5849">
        <w:rPr>
          <w:sz w:val="22"/>
          <w:szCs w:val="22"/>
          <w:highlight w:val="yellow"/>
        </w:rPr>
        <w:t>XXXXXXX</w:t>
      </w:r>
      <w:r w:rsidRPr="003D5849">
        <w:rPr>
          <w:sz w:val="22"/>
          <w:szCs w:val="22"/>
        </w:rPr>
        <w:t>, (</w:t>
      </w:r>
      <w:r w:rsidRPr="003D5849">
        <w:rPr>
          <w:sz w:val="22"/>
          <w:szCs w:val="22"/>
          <w:highlight w:val="yellow"/>
        </w:rPr>
        <w:t>TPro PROJECT DESCRIPTION),</w:t>
      </w:r>
      <w:r w:rsidRPr="003D5849">
        <w:rPr>
          <w:spacing w:val="10"/>
          <w:sz w:val="22"/>
          <w:szCs w:val="22"/>
          <w:highlight w:val="yellow"/>
        </w:rPr>
        <w:t xml:space="preserve"> </w:t>
      </w:r>
      <w:r w:rsidRPr="003D5849">
        <w:rPr>
          <w:spacing w:val="-1"/>
          <w:sz w:val="22"/>
          <w:szCs w:val="22"/>
          <w:highlight w:val="yellow"/>
        </w:rPr>
        <w:t>(BRIEF SUMMARY OF THE EXPANDED PROJECT DESCRIPTION)</w:t>
      </w:r>
      <w:r w:rsidR="009F5C4B" w:rsidRPr="003D5849">
        <w:rPr>
          <w:sz w:val="22"/>
          <w:szCs w:val="22"/>
        </w:rPr>
        <w:t xml:space="preserve"> </w:t>
      </w:r>
      <w:r w:rsidRPr="003D5849">
        <w:rPr>
          <w:sz w:val="22"/>
          <w:szCs w:val="22"/>
        </w:rPr>
        <w:t>su</w:t>
      </w:r>
      <w:r w:rsidRPr="003D5849">
        <w:rPr>
          <w:spacing w:val="-1"/>
          <w:sz w:val="22"/>
          <w:szCs w:val="22"/>
        </w:rPr>
        <w:t>c</w:t>
      </w:r>
      <w:r w:rsidRPr="003D5849">
        <w:rPr>
          <w:sz w:val="22"/>
          <w:szCs w:val="22"/>
        </w:rPr>
        <w:t>h</w:t>
      </w:r>
      <w:r w:rsidRPr="003D5849">
        <w:rPr>
          <w:spacing w:val="1"/>
          <w:sz w:val="22"/>
          <w:szCs w:val="22"/>
        </w:rPr>
        <w:t xml:space="preserve"> </w:t>
      </w:r>
      <w:r w:rsidRPr="003D5849">
        <w:rPr>
          <w:spacing w:val="-1"/>
          <w:sz w:val="22"/>
          <w:szCs w:val="22"/>
        </w:rPr>
        <w:t>w</w:t>
      </w:r>
      <w:r w:rsidRPr="003D5849">
        <w:rPr>
          <w:sz w:val="22"/>
          <w:szCs w:val="22"/>
        </w:rPr>
        <w:t>o</w:t>
      </w:r>
      <w:r w:rsidRPr="003D5849">
        <w:rPr>
          <w:spacing w:val="-2"/>
          <w:sz w:val="22"/>
          <w:szCs w:val="22"/>
        </w:rPr>
        <w:t>r</w:t>
      </w:r>
      <w:r w:rsidRPr="003D5849">
        <w:rPr>
          <w:sz w:val="22"/>
          <w:szCs w:val="22"/>
        </w:rPr>
        <w:t>k h</w:t>
      </w:r>
      <w:r w:rsidRPr="003D5849">
        <w:rPr>
          <w:spacing w:val="-1"/>
          <w:sz w:val="22"/>
          <w:szCs w:val="22"/>
        </w:rPr>
        <w:t>e</w:t>
      </w:r>
      <w:r w:rsidRPr="003D5849">
        <w:rPr>
          <w:spacing w:val="1"/>
          <w:sz w:val="22"/>
          <w:szCs w:val="22"/>
        </w:rPr>
        <w:t>r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>i</w:t>
      </w:r>
      <w:r w:rsidRPr="003D5849">
        <w:rPr>
          <w:spacing w:val="-1"/>
          <w:sz w:val="22"/>
          <w:szCs w:val="22"/>
        </w:rPr>
        <w:t>n</w:t>
      </w:r>
      <w:r w:rsidRPr="003D5849">
        <w:rPr>
          <w:sz w:val="22"/>
          <w:szCs w:val="22"/>
        </w:rPr>
        <w:t>a</w:t>
      </w:r>
      <w:r w:rsidRPr="003D5849">
        <w:rPr>
          <w:spacing w:val="-4"/>
          <w:sz w:val="22"/>
          <w:szCs w:val="22"/>
        </w:rPr>
        <w:t>f</w:t>
      </w:r>
      <w:r w:rsidRPr="003D5849">
        <w:rPr>
          <w:sz w:val="22"/>
          <w:szCs w:val="22"/>
        </w:rPr>
        <w:t>t</w:t>
      </w:r>
      <w:r w:rsidRPr="003D5849">
        <w:rPr>
          <w:spacing w:val="1"/>
          <w:sz w:val="22"/>
          <w:szCs w:val="22"/>
        </w:rPr>
        <w:t>e</w:t>
      </w:r>
      <w:r w:rsidRPr="003D5849">
        <w:rPr>
          <w:sz w:val="22"/>
          <w:szCs w:val="22"/>
        </w:rPr>
        <w:t xml:space="preserve">r </w:t>
      </w:r>
      <w:r w:rsidRPr="003D5849">
        <w:rPr>
          <w:spacing w:val="-1"/>
          <w:sz w:val="22"/>
          <w:szCs w:val="22"/>
        </w:rPr>
        <w:t>cal</w:t>
      </w:r>
      <w:r w:rsidRPr="003D5849">
        <w:rPr>
          <w:sz w:val="22"/>
          <w:szCs w:val="22"/>
        </w:rPr>
        <w:t>l</w:t>
      </w:r>
      <w:r w:rsidRPr="003D5849">
        <w:rPr>
          <w:spacing w:val="-1"/>
          <w:sz w:val="22"/>
          <w:szCs w:val="22"/>
        </w:rPr>
        <w:t>e</w:t>
      </w:r>
      <w:r w:rsidRPr="003D5849">
        <w:rPr>
          <w:sz w:val="22"/>
          <w:szCs w:val="22"/>
        </w:rPr>
        <w:t xml:space="preserve">d </w:t>
      </w:r>
      <w:r w:rsidRPr="003D5849">
        <w:rPr>
          <w:spacing w:val="1"/>
          <w:sz w:val="22"/>
          <w:szCs w:val="22"/>
        </w:rPr>
        <w:t>t</w:t>
      </w:r>
      <w:r w:rsidRPr="003D5849">
        <w:rPr>
          <w:sz w:val="22"/>
          <w:szCs w:val="22"/>
        </w:rPr>
        <w:t>he</w:t>
      </w:r>
      <w:r w:rsidRPr="003D5849">
        <w:rPr>
          <w:spacing w:val="-1"/>
          <w:sz w:val="22"/>
          <w:szCs w:val="22"/>
        </w:rPr>
        <w:t xml:space="preserve"> “</w:t>
      </w:r>
      <w:r w:rsidRPr="003D5849">
        <w:rPr>
          <w:sz w:val="22"/>
          <w:szCs w:val="22"/>
        </w:rPr>
        <w:t>P</w:t>
      </w:r>
      <w:r w:rsidRPr="003D5849">
        <w:rPr>
          <w:spacing w:val="-1"/>
          <w:sz w:val="22"/>
          <w:szCs w:val="22"/>
        </w:rPr>
        <w:t>RO</w:t>
      </w:r>
      <w:r w:rsidRPr="003D5849">
        <w:rPr>
          <w:spacing w:val="1"/>
          <w:sz w:val="22"/>
          <w:szCs w:val="22"/>
        </w:rPr>
        <w:t>J</w:t>
      </w:r>
      <w:r w:rsidRPr="003D5849">
        <w:rPr>
          <w:sz w:val="22"/>
          <w:szCs w:val="22"/>
        </w:rPr>
        <w:t>ECT”,</w:t>
      </w:r>
      <w:r w:rsidRPr="003D5849">
        <w:rPr>
          <w:spacing w:val="-1"/>
          <w:sz w:val="22"/>
          <w:szCs w:val="22"/>
        </w:rPr>
        <w:t xml:space="preserve"> a</w:t>
      </w:r>
      <w:r w:rsidRPr="003D5849">
        <w:rPr>
          <w:sz w:val="22"/>
          <w:szCs w:val="22"/>
        </w:rPr>
        <w:t>nd</w:t>
      </w:r>
    </w:p>
    <w:p w14:paraId="628387F6" w14:textId="77777777" w:rsidR="007C6A4F" w:rsidRPr="003D5849" w:rsidRDefault="007C6A4F" w:rsidP="004E3435">
      <w:pPr>
        <w:widowControl w:val="0"/>
        <w:ind w:right="214" w:firstLine="720"/>
        <w:jc w:val="both"/>
        <w:rPr>
          <w:sz w:val="22"/>
          <w:szCs w:val="22"/>
        </w:rPr>
      </w:pPr>
    </w:p>
    <w:p w14:paraId="49518682" w14:textId="5BC018C7" w:rsidR="00AA17D3" w:rsidRPr="003D5849" w:rsidRDefault="00266D98" w:rsidP="00AA17D3">
      <w:pPr>
        <w:spacing w:line="276" w:lineRule="auto"/>
        <w:ind w:right="326" w:firstLine="810"/>
        <w:jc w:val="both"/>
        <w:rPr>
          <w:sz w:val="22"/>
          <w:szCs w:val="22"/>
        </w:rPr>
      </w:pPr>
      <w:r w:rsidRPr="003D5849">
        <w:rPr>
          <w:b/>
          <w:bCs/>
          <w:sz w:val="22"/>
          <w:szCs w:val="22"/>
        </w:rPr>
        <w:t>[</w:t>
      </w:r>
      <w:r w:rsidR="009A68D5" w:rsidRPr="003D5849">
        <w:rPr>
          <w:sz w:val="22"/>
          <w:szCs w:val="22"/>
        </w:rPr>
        <w:t xml:space="preserve">WHEREAS, the ORIGINAL AGREEMENT has been previously modified by the DEPARTMENT and the SPONSOR by Supplemental Agreement No. 1 dated </w:t>
      </w:r>
      <w:r w:rsidR="009A68D5" w:rsidRPr="003D5849">
        <w:rPr>
          <w:sz w:val="22"/>
          <w:szCs w:val="22"/>
          <w:highlight w:val="yellow"/>
        </w:rPr>
        <w:t>XXXXXX XX, 20XX</w:t>
      </w:r>
      <w:r w:rsidR="009A68D5" w:rsidRPr="003D5849">
        <w:rPr>
          <w:sz w:val="22"/>
          <w:szCs w:val="22"/>
        </w:rPr>
        <w:t xml:space="preserve">, Supplemental Agreement No. 2, dated </w:t>
      </w:r>
      <w:r w:rsidR="009A68D5" w:rsidRPr="003D5849">
        <w:rPr>
          <w:sz w:val="22"/>
          <w:szCs w:val="22"/>
          <w:highlight w:val="yellow"/>
        </w:rPr>
        <w:t>XXXXXX XX, 20XX</w:t>
      </w:r>
      <w:r w:rsidR="009A68D5" w:rsidRPr="003D5849">
        <w:rPr>
          <w:sz w:val="22"/>
          <w:szCs w:val="22"/>
        </w:rPr>
        <w:t xml:space="preserve">, and Supplemental Agreement No. </w:t>
      </w:r>
      <w:r w:rsidR="005218FE" w:rsidRPr="003D5849">
        <w:rPr>
          <w:sz w:val="22"/>
          <w:szCs w:val="22"/>
        </w:rPr>
        <w:t>3</w:t>
      </w:r>
      <w:r w:rsidR="009A68D5" w:rsidRPr="003D5849">
        <w:rPr>
          <w:sz w:val="22"/>
          <w:szCs w:val="22"/>
        </w:rPr>
        <w:t xml:space="preserve">, dated </w:t>
      </w:r>
      <w:r w:rsidR="009A68D5" w:rsidRPr="003D5849">
        <w:rPr>
          <w:sz w:val="22"/>
          <w:szCs w:val="22"/>
          <w:highlight w:val="yellow"/>
        </w:rPr>
        <w:t>XXXXXX XX, 20XX</w:t>
      </w:r>
      <w:r w:rsidR="009A68D5" w:rsidRPr="000A0136">
        <w:rPr>
          <w:sz w:val="22"/>
          <w:szCs w:val="22"/>
          <w:highlight w:val="yellow"/>
        </w:rPr>
        <w:t>;</w:t>
      </w:r>
      <w:r w:rsidRPr="000A0136">
        <w:rPr>
          <w:b/>
          <w:bCs/>
          <w:sz w:val="22"/>
          <w:szCs w:val="22"/>
          <w:highlight w:val="yellow"/>
        </w:rPr>
        <w:t xml:space="preserve">][Instruction Note: </w:t>
      </w:r>
      <w:r w:rsidR="005218FE" w:rsidRPr="003D5849">
        <w:rPr>
          <w:b/>
          <w:bCs/>
          <w:sz w:val="22"/>
          <w:szCs w:val="22"/>
          <w:highlight w:val="yellow"/>
        </w:rPr>
        <w:t xml:space="preserve">The number of SA’s identified here must match </w:t>
      </w:r>
      <w:r w:rsidR="00EC3B4B" w:rsidRPr="003D5849">
        <w:rPr>
          <w:b/>
          <w:bCs/>
          <w:sz w:val="22"/>
          <w:szCs w:val="22"/>
          <w:highlight w:val="yellow"/>
        </w:rPr>
        <w:t>the Budget Estimate (EXHIBIT B)</w:t>
      </w:r>
      <w:r w:rsidR="005218FE" w:rsidRPr="003D5849">
        <w:rPr>
          <w:b/>
          <w:bCs/>
          <w:sz w:val="22"/>
          <w:szCs w:val="22"/>
          <w:highlight w:val="yellow"/>
        </w:rPr>
        <w:t xml:space="preserve">; </w:t>
      </w:r>
      <w:r w:rsidRPr="000A0136">
        <w:rPr>
          <w:b/>
          <w:bCs/>
          <w:sz w:val="22"/>
          <w:szCs w:val="22"/>
          <w:highlight w:val="yellow"/>
        </w:rPr>
        <w:t>If this is SA #1, DELETE]</w:t>
      </w:r>
      <w:r w:rsidR="009A68D5" w:rsidRPr="003D5849">
        <w:rPr>
          <w:sz w:val="22"/>
          <w:szCs w:val="22"/>
        </w:rPr>
        <w:t xml:space="preserve"> and,</w:t>
      </w:r>
    </w:p>
    <w:p w14:paraId="4DD558D6" w14:textId="77777777" w:rsidR="009A68D5" w:rsidRPr="003D5849" w:rsidRDefault="009A68D5" w:rsidP="00AA17D3">
      <w:pPr>
        <w:spacing w:line="276" w:lineRule="auto"/>
        <w:ind w:right="326" w:firstLine="810"/>
        <w:jc w:val="both"/>
        <w:rPr>
          <w:sz w:val="22"/>
          <w:szCs w:val="22"/>
        </w:rPr>
      </w:pPr>
    </w:p>
    <w:p w14:paraId="49E03149" w14:textId="584C10B9" w:rsidR="00827173" w:rsidRPr="003D5849" w:rsidRDefault="00827173" w:rsidP="002E265F">
      <w:pPr>
        <w:spacing w:line="276" w:lineRule="auto"/>
        <w:ind w:right="326" w:firstLine="720"/>
        <w:jc w:val="both"/>
        <w:rPr>
          <w:sz w:val="22"/>
          <w:szCs w:val="22"/>
        </w:rPr>
      </w:pPr>
      <w:r w:rsidRPr="003D5849">
        <w:rPr>
          <w:sz w:val="22"/>
          <w:szCs w:val="22"/>
        </w:rPr>
        <w:t xml:space="preserve">WHEREAS, the DEPARTMENT and the SPONSOR </w:t>
      </w:r>
      <w:r w:rsidR="009A68D5" w:rsidRPr="003D5849">
        <w:rPr>
          <w:sz w:val="22"/>
          <w:szCs w:val="22"/>
        </w:rPr>
        <w:t xml:space="preserve">agree that </w:t>
      </w:r>
      <w:r w:rsidR="002E265F" w:rsidRPr="003D5849">
        <w:rPr>
          <w:sz w:val="22"/>
          <w:szCs w:val="22"/>
        </w:rPr>
        <w:t xml:space="preserve">additional funds are needed to complete </w:t>
      </w:r>
      <w:r w:rsidR="00532B4E" w:rsidRPr="003D5849">
        <w:rPr>
          <w:sz w:val="22"/>
          <w:szCs w:val="22"/>
        </w:rPr>
        <w:t xml:space="preserve">preconstruction engineering (design) </w:t>
      </w:r>
      <w:r w:rsidR="002E265F" w:rsidRPr="003D5849">
        <w:rPr>
          <w:sz w:val="22"/>
          <w:szCs w:val="22"/>
        </w:rPr>
        <w:t>activities</w:t>
      </w:r>
      <w:r w:rsidR="00532B4E" w:rsidRPr="003D5849">
        <w:rPr>
          <w:sz w:val="22"/>
          <w:szCs w:val="22"/>
        </w:rPr>
        <w:t>, hereinafter referred to as “PE”</w:t>
      </w:r>
      <w:r w:rsidR="002E265F" w:rsidRPr="003D5849">
        <w:rPr>
          <w:sz w:val="22"/>
          <w:szCs w:val="22"/>
        </w:rPr>
        <w:t>.</w:t>
      </w:r>
      <w:r w:rsidRPr="003D5849">
        <w:rPr>
          <w:sz w:val="22"/>
          <w:szCs w:val="22"/>
        </w:rPr>
        <w:t xml:space="preserve"> </w:t>
      </w:r>
    </w:p>
    <w:p w14:paraId="36027429" w14:textId="77777777" w:rsidR="00AA17D3" w:rsidRPr="003D5849" w:rsidRDefault="00AA17D3" w:rsidP="00F80313">
      <w:pPr>
        <w:spacing w:line="276" w:lineRule="auto"/>
        <w:ind w:right="326" w:firstLine="810"/>
        <w:jc w:val="both"/>
        <w:rPr>
          <w:sz w:val="22"/>
          <w:szCs w:val="22"/>
        </w:rPr>
      </w:pPr>
    </w:p>
    <w:p w14:paraId="6B03E352" w14:textId="502CE40A" w:rsidR="005F2F1F" w:rsidRPr="003D5849" w:rsidRDefault="00164FF4" w:rsidP="004E3435">
      <w:pPr>
        <w:widowControl w:val="0"/>
        <w:ind w:right="214" w:firstLine="720"/>
        <w:jc w:val="both"/>
        <w:rPr>
          <w:sz w:val="22"/>
          <w:szCs w:val="22"/>
        </w:rPr>
      </w:pPr>
      <w:r w:rsidRPr="003D5849">
        <w:rPr>
          <w:sz w:val="22"/>
          <w:szCs w:val="22"/>
        </w:rPr>
        <w:t>N</w:t>
      </w:r>
      <w:r w:rsidR="007C6A4F" w:rsidRPr="003D5849">
        <w:rPr>
          <w:sz w:val="22"/>
          <w:szCs w:val="22"/>
        </w:rPr>
        <w:t>OW</w:t>
      </w:r>
      <w:r w:rsidR="002A35E9" w:rsidRPr="003D5849">
        <w:rPr>
          <w:sz w:val="22"/>
          <w:szCs w:val="22"/>
        </w:rPr>
        <w:t>, T</w:t>
      </w:r>
      <w:r w:rsidR="002A35E9" w:rsidRPr="003D5849">
        <w:rPr>
          <w:spacing w:val="-2"/>
          <w:sz w:val="22"/>
          <w:szCs w:val="22"/>
        </w:rPr>
        <w:t>H</w:t>
      </w:r>
      <w:r w:rsidR="002A35E9" w:rsidRPr="003D5849">
        <w:rPr>
          <w:sz w:val="22"/>
          <w:szCs w:val="22"/>
        </w:rPr>
        <w:t>ER</w:t>
      </w:r>
      <w:r w:rsidR="002A35E9" w:rsidRPr="003D5849">
        <w:rPr>
          <w:spacing w:val="-1"/>
          <w:sz w:val="22"/>
          <w:szCs w:val="22"/>
        </w:rPr>
        <w:t>E</w:t>
      </w:r>
      <w:r w:rsidR="002A35E9" w:rsidRPr="003D5849">
        <w:rPr>
          <w:spacing w:val="-2"/>
          <w:sz w:val="22"/>
          <w:szCs w:val="22"/>
        </w:rPr>
        <w:t>F</w:t>
      </w:r>
      <w:r w:rsidR="002A35E9" w:rsidRPr="003D5849">
        <w:rPr>
          <w:sz w:val="22"/>
          <w:szCs w:val="22"/>
        </w:rPr>
        <w:t>O</w:t>
      </w:r>
      <w:r w:rsidR="002A35E9" w:rsidRPr="003D5849">
        <w:rPr>
          <w:spacing w:val="-1"/>
          <w:sz w:val="22"/>
          <w:szCs w:val="22"/>
        </w:rPr>
        <w:t>R</w:t>
      </w:r>
      <w:r w:rsidR="002A35E9" w:rsidRPr="003D5849">
        <w:rPr>
          <w:sz w:val="22"/>
          <w:szCs w:val="22"/>
        </w:rPr>
        <w:t xml:space="preserve">E, </w:t>
      </w:r>
      <w:r w:rsidR="002A35E9" w:rsidRPr="003D5849">
        <w:rPr>
          <w:spacing w:val="1"/>
          <w:sz w:val="22"/>
          <w:szCs w:val="22"/>
        </w:rPr>
        <w:t>T</w:t>
      </w:r>
      <w:r w:rsidR="002A35E9" w:rsidRPr="003D5849">
        <w:rPr>
          <w:spacing w:val="-2"/>
          <w:sz w:val="22"/>
          <w:szCs w:val="22"/>
        </w:rPr>
        <w:t>H</w:t>
      </w:r>
      <w:r w:rsidR="002A35E9" w:rsidRPr="003D5849">
        <w:rPr>
          <w:sz w:val="22"/>
          <w:szCs w:val="22"/>
        </w:rPr>
        <w:t>E PAR</w:t>
      </w:r>
      <w:r w:rsidR="002A35E9" w:rsidRPr="003D5849">
        <w:rPr>
          <w:spacing w:val="2"/>
          <w:sz w:val="22"/>
          <w:szCs w:val="22"/>
        </w:rPr>
        <w:t>T</w:t>
      </w:r>
      <w:r w:rsidR="002A35E9" w:rsidRPr="003D5849">
        <w:rPr>
          <w:spacing w:val="-6"/>
          <w:sz w:val="22"/>
          <w:szCs w:val="22"/>
        </w:rPr>
        <w:t>I</w:t>
      </w:r>
      <w:r w:rsidR="002A35E9" w:rsidRPr="003D5849">
        <w:rPr>
          <w:spacing w:val="-1"/>
          <w:sz w:val="22"/>
          <w:szCs w:val="22"/>
        </w:rPr>
        <w:t>E</w:t>
      </w:r>
      <w:r w:rsidR="002A35E9" w:rsidRPr="003D5849">
        <w:rPr>
          <w:sz w:val="22"/>
          <w:szCs w:val="22"/>
        </w:rPr>
        <w:t>S</w:t>
      </w:r>
      <w:r w:rsidR="002A35E9" w:rsidRPr="003D5849">
        <w:rPr>
          <w:spacing w:val="2"/>
          <w:sz w:val="22"/>
          <w:szCs w:val="22"/>
        </w:rPr>
        <w:t xml:space="preserve"> </w:t>
      </w:r>
      <w:r w:rsidR="002A35E9" w:rsidRPr="003D5849">
        <w:rPr>
          <w:spacing w:val="-1"/>
          <w:sz w:val="22"/>
          <w:szCs w:val="22"/>
        </w:rPr>
        <w:t>m</w:t>
      </w:r>
      <w:r w:rsidR="002A35E9" w:rsidRPr="003D5849">
        <w:rPr>
          <w:sz w:val="22"/>
          <w:szCs w:val="22"/>
        </w:rPr>
        <w:t>utu</w:t>
      </w:r>
      <w:r w:rsidR="002A35E9" w:rsidRPr="003D5849">
        <w:rPr>
          <w:spacing w:val="-1"/>
          <w:sz w:val="22"/>
          <w:szCs w:val="22"/>
        </w:rPr>
        <w:t>a</w:t>
      </w:r>
      <w:r w:rsidR="002A35E9" w:rsidRPr="003D5849">
        <w:rPr>
          <w:sz w:val="22"/>
          <w:szCs w:val="22"/>
        </w:rPr>
        <w:t>l</w:t>
      </w:r>
      <w:r w:rsidR="002A35E9" w:rsidRPr="003D5849">
        <w:rPr>
          <w:spacing w:val="4"/>
          <w:sz w:val="22"/>
          <w:szCs w:val="22"/>
        </w:rPr>
        <w:t>l</w:t>
      </w:r>
      <w:r w:rsidR="002A35E9" w:rsidRPr="003D5849">
        <w:rPr>
          <w:sz w:val="22"/>
          <w:szCs w:val="22"/>
        </w:rPr>
        <w:t>y</w:t>
      </w:r>
      <w:r w:rsidR="002A35E9" w:rsidRPr="003D5849">
        <w:rPr>
          <w:spacing w:val="-4"/>
          <w:sz w:val="22"/>
          <w:szCs w:val="22"/>
        </w:rPr>
        <w:t xml:space="preserve"> </w:t>
      </w:r>
      <w:r w:rsidR="002A35E9" w:rsidRPr="003D5849">
        <w:rPr>
          <w:spacing w:val="1"/>
          <w:sz w:val="22"/>
          <w:szCs w:val="22"/>
        </w:rPr>
        <w:t>a</w:t>
      </w:r>
      <w:r w:rsidR="002A35E9" w:rsidRPr="003D5849">
        <w:rPr>
          <w:spacing w:val="-4"/>
          <w:sz w:val="22"/>
          <w:szCs w:val="22"/>
        </w:rPr>
        <w:t>g</w:t>
      </w:r>
      <w:r w:rsidR="002A35E9" w:rsidRPr="003D5849">
        <w:rPr>
          <w:sz w:val="22"/>
          <w:szCs w:val="22"/>
        </w:rPr>
        <w:t>ree</w:t>
      </w:r>
      <w:r w:rsidR="002A35E9" w:rsidRPr="003D5849">
        <w:rPr>
          <w:spacing w:val="-1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that</w:t>
      </w:r>
      <w:r w:rsidR="002A35E9" w:rsidRPr="003D5849">
        <w:rPr>
          <w:spacing w:val="1"/>
          <w:sz w:val="22"/>
          <w:szCs w:val="22"/>
        </w:rPr>
        <w:t xml:space="preserve"> </w:t>
      </w:r>
      <w:r w:rsidR="002A35E9" w:rsidRPr="003D5849">
        <w:rPr>
          <w:spacing w:val="-2"/>
          <w:sz w:val="22"/>
          <w:szCs w:val="22"/>
        </w:rPr>
        <w:t>f</w:t>
      </w:r>
      <w:r w:rsidR="002A35E9" w:rsidRPr="003D5849">
        <w:rPr>
          <w:sz w:val="22"/>
          <w:szCs w:val="22"/>
        </w:rPr>
        <w:t>or</w:t>
      </w:r>
      <w:r w:rsidR="002A35E9" w:rsidRPr="003D5849">
        <w:rPr>
          <w:spacing w:val="1"/>
          <w:sz w:val="22"/>
          <w:szCs w:val="22"/>
        </w:rPr>
        <w:t xml:space="preserve"> </w:t>
      </w:r>
      <w:r w:rsidR="002A35E9" w:rsidRPr="003D5849">
        <w:rPr>
          <w:spacing w:val="-1"/>
          <w:sz w:val="22"/>
          <w:szCs w:val="22"/>
        </w:rPr>
        <w:t>a</w:t>
      </w:r>
      <w:r w:rsidR="002A35E9" w:rsidRPr="003D5849">
        <w:rPr>
          <w:sz w:val="22"/>
          <w:szCs w:val="22"/>
        </w:rPr>
        <w:t>nd in</w:t>
      </w:r>
      <w:r w:rsidR="002A35E9" w:rsidRPr="003D5849">
        <w:rPr>
          <w:spacing w:val="1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con</w:t>
      </w:r>
      <w:r w:rsidR="002A35E9" w:rsidRPr="003D5849">
        <w:rPr>
          <w:spacing w:val="-1"/>
          <w:sz w:val="22"/>
          <w:szCs w:val="22"/>
        </w:rPr>
        <w:t>s</w:t>
      </w:r>
      <w:r w:rsidR="002A35E9" w:rsidRPr="003D5849">
        <w:rPr>
          <w:sz w:val="22"/>
          <w:szCs w:val="22"/>
        </w:rPr>
        <w:t>i</w:t>
      </w:r>
      <w:r w:rsidR="002A35E9" w:rsidRPr="003D5849">
        <w:rPr>
          <w:spacing w:val="-1"/>
          <w:sz w:val="22"/>
          <w:szCs w:val="22"/>
        </w:rPr>
        <w:t>d</w:t>
      </w:r>
      <w:r w:rsidR="002A35E9" w:rsidRPr="003D5849">
        <w:rPr>
          <w:sz w:val="22"/>
          <w:szCs w:val="22"/>
        </w:rPr>
        <w:t>e</w:t>
      </w:r>
      <w:r w:rsidR="002A35E9" w:rsidRPr="003D5849">
        <w:rPr>
          <w:spacing w:val="-2"/>
          <w:sz w:val="22"/>
          <w:szCs w:val="22"/>
        </w:rPr>
        <w:t>r</w:t>
      </w:r>
      <w:r w:rsidR="002A35E9" w:rsidRPr="003D5849">
        <w:rPr>
          <w:spacing w:val="-1"/>
          <w:sz w:val="22"/>
          <w:szCs w:val="22"/>
        </w:rPr>
        <w:t>a</w:t>
      </w:r>
      <w:r w:rsidR="002A35E9" w:rsidRPr="003D5849">
        <w:rPr>
          <w:sz w:val="22"/>
          <w:szCs w:val="22"/>
        </w:rPr>
        <w:t>tion</w:t>
      </w:r>
      <w:r w:rsidR="002A35E9" w:rsidRPr="003D5849">
        <w:rPr>
          <w:spacing w:val="1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of the</w:t>
      </w:r>
      <w:r w:rsidR="002A35E9" w:rsidRPr="003D5849">
        <w:rPr>
          <w:spacing w:val="7"/>
          <w:sz w:val="22"/>
          <w:szCs w:val="22"/>
        </w:rPr>
        <w:t xml:space="preserve"> </w:t>
      </w:r>
      <w:r w:rsidR="002A35E9" w:rsidRPr="003D5849">
        <w:rPr>
          <w:spacing w:val="-2"/>
          <w:sz w:val="22"/>
          <w:szCs w:val="22"/>
        </w:rPr>
        <w:t>m</w:t>
      </w:r>
      <w:r w:rsidR="002A35E9" w:rsidRPr="003D5849">
        <w:rPr>
          <w:sz w:val="22"/>
          <w:szCs w:val="22"/>
        </w:rPr>
        <w:t>utu</w:t>
      </w:r>
      <w:r w:rsidR="002A35E9" w:rsidRPr="003D5849">
        <w:rPr>
          <w:spacing w:val="-1"/>
          <w:sz w:val="22"/>
          <w:szCs w:val="22"/>
        </w:rPr>
        <w:t>a</w:t>
      </w:r>
      <w:r w:rsidR="002A35E9" w:rsidRPr="003D5849">
        <w:rPr>
          <w:sz w:val="22"/>
          <w:szCs w:val="22"/>
        </w:rPr>
        <w:t>l</w:t>
      </w:r>
      <w:r w:rsidR="002A35E9" w:rsidRPr="003D5849">
        <w:rPr>
          <w:spacing w:val="8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b</w:t>
      </w:r>
      <w:r w:rsidR="002A35E9" w:rsidRPr="003D5849">
        <w:rPr>
          <w:spacing w:val="-1"/>
          <w:sz w:val="22"/>
          <w:szCs w:val="22"/>
        </w:rPr>
        <w:t>e</w:t>
      </w:r>
      <w:r w:rsidR="002A35E9" w:rsidRPr="003D5849">
        <w:rPr>
          <w:sz w:val="22"/>
          <w:szCs w:val="22"/>
        </w:rPr>
        <w:t>n</w:t>
      </w:r>
      <w:r w:rsidR="002A35E9" w:rsidRPr="003D5849">
        <w:rPr>
          <w:spacing w:val="-1"/>
          <w:sz w:val="22"/>
          <w:szCs w:val="22"/>
        </w:rPr>
        <w:t>e</w:t>
      </w:r>
      <w:r w:rsidR="002A35E9" w:rsidRPr="003D5849">
        <w:rPr>
          <w:sz w:val="22"/>
          <w:szCs w:val="22"/>
        </w:rPr>
        <w:t>fits</w:t>
      </w:r>
      <w:r w:rsidR="002A35E9" w:rsidRPr="003D5849">
        <w:rPr>
          <w:spacing w:val="8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to</w:t>
      </w:r>
      <w:r w:rsidR="002A35E9" w:rsidRPr="003D5849">
        <w:rPr>
          <w:spacing w:val="7"/>
          <w:sz w:val="22"/>
          <w:szCs w:val="22"/>
        </w:rPr>
        <w:t xml:space="preserve"> </w:t>
      </w:r>
      <w:r w:rsidR="002A35E9" w:rsidRPr="003D5849">
        <w:rPr>
          <w:spacing w:val="-1"/>
          <w:sz w:val="22"/>
          <w:szCs w:val="22"/>
        </w:rPr>
        <w:t>f</w:t>
      </w:r>
      <w:r w:rsidR="002A35E9" w:rsidRPr="003D5849">
        <w:rPr>
          <w:sz w:val="22"/>
          <w:szCs w:val="22"/>
        </w:rPr>
        <w:t>l</w:t>
      </w:r>
      <w:r w:rsidR="002A35E9" w:rsidRPr="003D5849">
        <w:rPr>
          <w:spacing w:val="-4"/>
          <w:sz w:val="22"/>
          <w:szCs w:val="22"/>
        </w:rPr>
        <w:t>o</w:t>
      </w:r>
      <w:r w:rsidR="002A35E9" w:rsidRPr="003D5849">
        <w:rPr>
          <w:sz w:val="22"/>
          <w:szCs w:val="22"/>
        </w:rPr>
        <w:t>w</w:t>
      </w:r>
      <w:r w:rsidR="002A35E9" w:rsidRPr="003D5849">
        <w:rPr>
          <w:spacing w:val="6"/>
          <w:sz w:val="22"/>
          <w:szCs w:val="22"/>
        </w:rPr>
        <w:t xml:space="preserve"> </w:t>
      </w:r>
      <w:r w:rsidR="002A35E9" w:rsidRPr="003D5849">
        <w:rPr>
          <w:spacing w:val="-1"/>
          <w:sz w:val="22"/>
          <w:szCs w:val="22"/>
        </w:rPr>
        <w:t>f</w:t>
      </w:r>
      <w:r w:rsidR="002A35E9" w:rsidRPr="003D5849">
        <w:rPr>
          <w:spacing w:val="-2"/>
          <w:sz w:val="22"/>
          <w:szCs w:val="22"/>
        </w:rPr>
        <w:t>r</w:t>
      </w:r>
      <w:r w:rsidR="002A35E9" w:rsidRPr="003D5849">
        <w:rPr>
          <w:spacing w:val="1"/>
          <w:sz w:val="22"/>
          <w:szCs w:val="22"/>
        </w:rPr>
        <w:t>o</w:t>
      </w:r>
      <w:r w:rsidR="002A35E9" w:rsidRPr="003D5849">
        <w:rPr>
          <w:sz w:val="22"/>
          <w:szCs w:val="22"/>
        </w:rPr>
        <w:t>m</w:t>
      </w:r>
      <w:r w:rsidR="002A35E9" w:rsidRPr="003D5849">
        <w:rPr>
          <w:spacing w:val="6"/>
          <w:sz w:val="22"/>
          <w:szCs w:val="22"/>
        </w:rPr>
        <w:t xml:space="preserve"> </w:t>
      </w:r>
      <w:r w:rsidR="002A35E9" w:rsidRPr="003D5849">
        <w:rPr>
          <w:spacing w:val="1"/>
          <w:sz w:val="22"/>
          <w:szCs w:val="22"/>
        </w:rPr>
        <w:t>e</w:t>
      </w:r>
      <w:r w:rsidR="002A35E9" w:rsidRPr="003D5849">
        <w:rPr>
          <w:spacing w:val="-1"/>
          <w:sz w:val="22"/>
          <w:szCs w:val="22"/>
        </w:rPr>
        <w:t>ac</w:t>
      </w:r>
      <w:r w:rsidR="002A35E9" w:rsidRPr="003D5849">
        <w:rPr>
          <w:sz w:val="22"/>
          <w:szCs w:val="22"/>
        </w:rPr>
        <w:t>h</w:t>
      </w:r>
      <w:r w:rsidR="002A35E9" w:rsidRPr="003D5849">
        <w:rPr>
          <w:spacing w:val="8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to</w:t>
      </w:r>
      <w:r w:rsidR="002A35E9" w:rsidRPr="003D5849">
        <w:rPr>
          <w:spacing w:val="8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t</w:t>
      </w:r>
      <w:r w:rsidR="002A35E9" w:rsidRPr="003D5849">
        <w:rPr>
          <w:spacing w:val="-1"/>
          <w:sz w:val="22"/>
          <w:szCs w:val="22"/>
        </w:rPr>
        <w:t>h</w:t>
      </w:r>
      <w:r w:rsidR="002A35E9" w:rsidRPr="003D5849">
        <w:rPr>
          <w:sz w:val="22"/>
          <w:szCs w:val="22"/>
        </w:rPr>
        <w:t>e</w:t>
      </w:r>
      <w:r w:rsidR="002A35E9" w:rsidRPr="003D5849">
        <w:rPr>
          <w:spacing w:val="7"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othe</w:t>
      </w:r>
      <w:r w:rsidR="002A35E9" w:rsidRPr="003D5849">
        <w:rPr>
          <w:spacing w:val="-4"/>
          <w:sz w:val="22"/>
          <w:szCs w:val="22"/>
        </w:rPr>
        <w:t>r</w:t>
      </w:r>
      <w:r w:rsidR="0074654D" w:rsidRPr="003D5849">
        <w:rPr>
          <w:spacing w:val="-4"/>
          <w:sz w:val="22"/>
          <w:szCs w:val="22"/>
        </w:rPr>
        <w:t xml:space="preserve"> the ORIGINAL AGREEMENT, as modified by Supplemental Agreement No. 1 dated </w:t>
      </w:r>
      <w:r w:rsidR="0074654D" w:rsidRPr="003D5849">
        <w:rPr>
          <w:sz w:val="22"/>
          <w:szCs w:val="22"/>
          <w:highlight w:val="yellow"/>
        </w:rPr>
        <w:t>XXXXXX XX, 20XX</w:t>
      </w:r>
      <w:r w:rsidR="0074654D" w:rsidRPr="003D5849">
        <w:rPr>
          <w:sz w:val="22"/>
          <w:szCs w:val="22"/>
        </w:rPr>
        <w:t xml:space="preserve">, Supplemental Agreement No. 2 dated </w:t>
      </w:r>
      <w:r w:rsidR="0074654D" w:rsidRPr="003D5849">
        <w:rPr>
          <w:sz w:val="22"/>
          <w:szCs w:val="22"/>
          <w:highlight w:val="yellow"/>
        </w:rPr>
        <w:t>XXXXXX XX, 20XX</w:t>
      </w:r>
      <w:r w:rsidR="0074654D" w:rsidRPr="003D5849">
        <w:rPr>
          <w:sz w:val="22"/>
          <w:szCs w:val="22"/>
        </w:rPr>
        <w:t xml:space="preserve">, and Supplemental Agreement No. 3 </w:t>
      </w:r>
      <w:r w:rsidR="0074654D" w:rsidRPr="003D5849">
        <w:rPr>
          <w:sz w:val="22"/>
          <w:szCs w:val="22"/>
          <w:highlight w:val="yellow"/>
        </w:rPr>
        <w:t>XXXXXX XX, 20XX</w:t>
      </w:r>
      <w:r w:rsidR="002E265F" w:rsidRPr="003D5849">
        <w:rPr>
          <w:b/>
          <w:bCs/>
          <w:sz w:val="22"/>
          <w:szCs w:val="22"/>
          <w:highlight w:val="yellow"/>
        </w:rPr>
        <w:t xml:space="preserve">[Instruction Note: The number of SA’s identified here must match </w:t>
      </w:r>
      <w:r w:rsidR="00EC3B4B" w:rsidRPr="003D5849">
        <w:rPr>
          <w:b/>
          <w:bCs/>
          <w:sz w:val="22"/>
          <w:szCs w:val="22"/>
          <w:highlight w:val="yellow"/>
        </w:rPr>
        <w:t>the Budget Estimate (EXHIBIT B)</w:t>
      </w:r>
      <w:r w:rsidR="002E265F" w:rsidRPr="003D5849">
        <w:rPr>
          <w:b/>
          <w:bCs/>
          <w:sz w:val="22"/>
          <w:szCs w:val="22"/>
          <w:highlight w:val="yellow"/>
        </w:rPr>
        <w:t>]</w:t>
      </w:r>
      <w:r w:rsidR="0074654D" w:rsidRPr="003D5849">
        <w:rPr>
          <w:sz w:val="22"/>
          <w:szCs w:val="22"/>
        </w:rPr>
        <w:t>, shall be modified as follows</w:t>
      </w:r>
      <w:r w:rsidR="005F2F1F" w:rsidRPr="003D5849">
        <w:rPr>
          <w:sz w:val="22"/>
          <w:szCs w:val="22"/>
        </w:rPr>
        <w:t>:</w:t>
      </w:r>
    </w:p>
    <w:p w14:paraId="0F34C3C4" w14:textId="77777777" w:rsidR="005F2F1F" w:rsidRPr="003D5849" w:rsidRDefault="005F2F1F" w:rsidP="004E3435">
      <w:pPr>
        <w:widowControl w:val="0"/>
        <w:ind w:right="214" w:firstLine="720"/>
        <w:jc w:val="both"/>
        <w:rPr>
          <w:sz w:val="22"/>
          <w:szCs w:val="22"/>
        </w:rPr>
      </w:pPr>
    </w:p>
    <w:p w14:paraId="0957E6BF" w14:textId="764D14BE" w:rsidR="005F2F1F" w:rsidRPr="003D5849" w:rsidRDefault="00DC6EF3" w:rsidP="000A0136">
      <w:pPr>
        <w:widowControl w:val="0"/>
        <w:ind w:right="180"/>
        <w:jc w:val="both"/>
        <w:rPr>
          <w:sz w:val="22"/>
          <w:szCs w:val="22"/>
        </w:rPr>
      </w:pPr>
      <w:r w:rsidRPr="003D5849">
        <w:rPr>
          <w:sz w:val="22"/>
          <w:szCs w:val="22"/>
        </w:rPr>
        <w:tab/>
      </w:r>
      <w:r w:rsidR="005F2F1F" w:rsidRPr="003D5849">
        <w:rPr>
          <w:sz w:val="22"/>
          <w:szCs w:val="22"/>
        </w:rPr>
        <w:t>1.</w:t>
      </w:r>
      <w:r w:rsidR="002A35E9" w:rsidRPr="003D5849">
        <w:rPr>
          <w:spacing w:val="7"/>
          <w:sz w:val="22"/>
          <w:szCs w:val="22"/>
        </w:rPr>
        <w:t xml:space="preserve"> </w:t>
      </w:r>
      <w:r w:rsidR="00532B4E" w:rsidRPr="003D5849">
        <w:rPr>
          <w:spacing w:val="7"/>
          <w:sz w:val="22"/>
          <w:szCs w:val="22"/>
        </w:rPr>
        <w:t xml:space="preserve">The current </w:t>
      </w:r>
      <w:r w:rsidR="002A35E9" w:rsidRPr="003D5849">
        <w:rPr>
          <w:sz w:val="22"/>
          <w:szCs w:val="22"/>
        </w:rPr>
        <w:t>Exhibit A</w:t>
      </w:r>
      <w:r w:rsidR="009831AA" w:rsidRPr="003D5849">
        <w:rPr>
          <w:sz w:val="22"/>
          <w:szCs w:val="22"/>
        </w:rPr>
        <w:t xml:space="preserve">, </w:t>
      </w:r>
      <w:r w:rsidR="00532B4E" w:rsidRPr="003D5849">
        <w:rPr>
          <w:sz w:val="22"/>
          <w:szCs w:val="22"/>
        </w:rPr>
        <w:t>TIP/STIP Insert</w:t>
      </w:r>
      <w:r w:rsidR="002A35E9" w:rsidRPr="003D5849">
        <w:rPr>
          <w:sz w:val="22"/>
          <w:szCs w:val="22"/>
        </w:rPr>
        <w:t>,</w:t>
      </w:r>
      <w:r w:rsidR="002A35E9" w:rsidRPr="003D5849">
        <w:rPr>
          <w:spacing w:val="-7"/>
          <w:sz w:val="22"/>
          <w:szCs w:val="22"/>
        </w:rPr>
        <w:t xml:space="preserve"> </w:t>
      </w:r>
      <w:r w:rsidR="002A35E9" w:rsidRPr="000A0136">
        <w:rPr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 xml:space="preserve">shall </w:t>
      </w:r>
      <w:r w:rsidR="002A35E9" w:rsidRPr="000A0136">
        <w:rPr>
          <w:sz w:val="22"/>
          <w:szCs w:val="22"/>
        </w:rPr>
        <w:t>b</w:t>
      </w:r>
      <w:r w:rsidR="002A35E9" w:rsidRPr="003D5849">
        <w:rPr>
          <w:sz w:val="22"/>
          <w:szCs w:val="22"/>
        </w:rPr>
        <w:t xml:space="preserve">e deleted in its entirety and replaced with </w:t>
      </w:r>
      <w:r w:rsidRPr="003D5849">
        <w:rPr>
          <w:sz w:val="22"/>
          <w:szCs w:val="22"/>
        </w:rPr>
        <w:t xml:space="preserve">the revised </w:t>
      </w:r>
      <w:r w:rsidR="002A35E9" w:rsidRPr="003D5849">
        <w:rPr>
          <w:sz w:val="22"/>
          <w:szCs w:val="22"/>
        </w:rPr>
        <w:t>Exhibit A,</w:t>
      </w:r>
      <w:r w:rsidR="002D6FFF" w:rsidRPr="003D5849">
        <w:rPr>
          <w:sz w:val="22"/>
          <w:szCs w:val="22"/>
        </w:rPr>
        <w:t xml:space="preserve"> attached hereto</w:t>
      </w:r>
      <w:r w:rsidRPr="000A0136">
        <w:rPr>
          <w:b/>
          <w:bCs/>
          <w:sz w:val="22"/>
          <w:szCs w:val="22"/>
          <w:highlight w:val="yellow"/>
        </w:rPr>
        <w:t xml:space="preserve">[Instruction Note: If not applicable, </w:t>
      </w:r>
      <w:r w:rsidR="009831AA" w:rsidRPr="000A0136">
        <w:rPr>
          <w:b/>
          <w:bCs/>
          <w:sz w:val="22"/>
          <w:szCs w:val="22"/>
          <w:highlight w:val="yellow"/>
        </w:rPr>
        <w:t>DELETE</w:t>
      </w:r>
      <w:r w:rsidRPr="000A0136">
        <w:rPr>
          <w:b/>
          <w:bCs/>
          <w:sz w:val="22"/>
          <w:szCs w:val="22"/>
          <w:highlight w:val="yellow"/>
        </w:rPr>
        <w:t>]</w:t>
      </w:r>
      <w:r w:rsidRPr="003D5849">
        <w:rPr>
          <w:b/>
          <w:bCs/>
          <w:sz w:val="22"/>
          <w:szCs w:val="22"/>
        </w:rPr>
        <w:t xml:space="preserve"> </w:t>
      </w:r>
      <w:r w:rsidR="002A35E9" w:rsidRPr="003D5849">
        <w:rPr>
          <w:sz w:val="22"/>
          <w:szCs w:val="22"/>
        </w:rPr>
        <w:t>.</w:t>
      </w:r>
    </w:p>
    <w:p w14:paraId="2810F076" w14:textId="77777777" w:rsidR="005F2F1F" w:rsidRPr="003D5849" w:rsidRDefault="005F2F1F" w:rsidP="004E3435">
      <w:pPr>
        <w:widowControl w:val="0"/>
        <w:ind w:right="214" w:firstLine="720"/>
        <w:jc w:val="both"/>
        <w:rPr>
          <w:spacing w:val="-6"/>
          <w:sz w:val="22"/>
          <w:szCs w:val="22"/>
        </w:rPr>
      </w:pPr>
    </w:p>
    <w:p w14:paraId="35E0E0EE" w14:textId="34CE0806" w:rsidR="004C3F45" w:rsidRPr="00EC3B4B" w:rsidRDefault="00586DEC" w:rsidP="004E3435">
      <w:pPr>
        <w:tabs>
          <w:tab w:val="left" w:pos="1080"/>
        </w:tabs>
        <w:ind w:right="180" w:firstLine="720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2</w:t>
      </w:r>
      <w:r w:rsidR="006F2044" w:rsidRPr="00EC3B4B">
        <w:rPr>
          <w:sz w:val="22"/>
          <w:szCs w:val="22"/>
        </w:rPr>
        <w:t>.</w:t>
      </w:r>
      <w:r w:rsidR="00570FBD" w:rsidRPr="00EC3B4B">
        <w:rPr>
          <w:sz w:val="22"/>
          <w:szCs w:val="22"/>
        </w:rPr>
        <w:tab/>
      </w:r>
      <w:r w:rsidR="004C3F45" w:rsidRPr="00EC3B4B">
        <w:rPr>
          <w:sz w:val="22"/>
          <w:szCs w:val="22"/>
        </w:rPr>
        <w:t>The following</w:t>
      </w:r>
      <w:r w:rsidR="00A13E18">
        <w:rPr>
          <w:sz w:val="22"/>
          <w:szCs w:val="22"/>
        </w:rPr>
        <w:t xml:space="preserve"> </w:t>
      </w:r>
      <w:r>
        <w:rPr>
          <w:sz w:val="22"/>
          <w:szCs w:val="22"/>
        </w:rPr>
        <w:t>attachments appended</w:t>
      </w:r>
      <w:r w:rsidR="004C3F45" w:rsidRPr="00EC3B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</w:t>
      </w:r>
      <w:r w:rsidR="004C3F45" w:rsidRPr="00EC3B4B">
        <w:rPr>
          <w:sz w:val="22"/>
          <w:szCs w:val="22"/>
        </w:rPr>
        <w:t xml:space="preserve">this Supplemental Agreement No. </w:t>
      </w:r>
      <w:r w:rsidR="004C3F45" w:rsidRPr="000A0136">
        <w:rPr>
          <w:sz w:val="22"/>
          <w:szCs w:val="22"/>
          <w:highlight w:val="yellow"/>
        </w:rPr>
        <w:t>XX</w:t>
      </w:r>
      <w:r>
        <w:rPr>
          <w:sz w:val="22"/>
          <w:szCs w:val="22"/>
        </w:rPr>
        <w:t xml:space="preserve"> are hereby </w:t>
      </w:r>
      <w:bookmarkStart w:id="4" w:name="_Hlk182897233"/>
      <w:r>
        <w:rPr>
          <w:sz w:val="22"/>
          <w:szCs w:val="22"/>
        </w:rPr>
        <w:t xml:space="preserve">incorporated </w:t>
      </w:r>
      <w:r w:rsidR="004C2A74">
        <w:rPr>
          <w:sz w:val="22"/>
          <w:szCs w:val="22"/>
        </w:rPr>
        <w:t xml:space="preserve">by reference into and made part of </w:t>
      </w:r>
      <w:r>
        <w:rPr>
          <w:sz w:val="22"/>
          <w:szCs w:val="22"/>
        </w:rPr>
        <w:t>the ORIGINAL AGREEMENT</w:t>
      </w:r>
      <w:r w:rsidR="004C2A74">
        <w:rPr>
          <w:sz w:val="22"/>
          <w:szCs w:val="22"/>
        </w:rPr>
        <w:t xml:space="preserve">, </w:t>
      </w:r>
      <w:r>
        <w:rPr>
          <w:sz w:val="22"/>
          <w:szCs w:val="22"/>
        </w:rPr>
        <w:t>and shall have the same force and effect as if set forth in full therein</w:t>
      </w:r>
      <w:bookmarkEnd w:id="4"/>
      <w:r w:rsidR="004C3F45" w:rsidRPr="00EC3B4B">
        <w:rPr>
          <w:sz w:val="22"/>
          <w:szCs w:val="22"/>
        </w:rPr>
        <w:t>:</w:t>
      </w:r>
    </w:p>
    <w:p w14:paraId="6C4AC075" w14:textId="7105AD64" w:rsidR="004C3F45" w:rsidRPr="00EC3B4B" w:rsidRDefault="004C3F45" w:rsidP="004E3435">
      <w:pPr>
        <w:tabs>
          <w:tab w:val="left" w:pos="1080"/>
        </w:tabs>
        <w:ind w:right="180" w:firstLine="720"/>
        <w:jc w:val="both"/>
        <w:rPr>
          <w:sz w:val="22"/>
          <w:szCs w:val="22"/>
        </w:rPr>
      </w:pPr>
    </w:p>
    <w:p w14:paraId="2018E974" w14:textId="5F1697D5" w:rsidR="004C3F45" w:rsidRPr="000A0136" w:rsidRDefault="00586DEC" w:rsidP="000A0136">
      <w:pPr>
        <w:widowControl w:val="0"/>
        <w:ind w:left="108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Attachment 1</w:t>
      </w:r>
      <w:r w:rsidR="00EC3B4B">
        <w:rPr>
          <w:bCs/>
          <w:sz w:val="22"/>
          <w:szCs w:val="22"/>
        </w:rPr>
        <w:t xml:space="preserve"> </w:t>
      </w:r>
      <w:r w:rsidR="004C3F45" w:rsidRPr="00EC3B4B">
        <w:rPr>
          <w:bCs/>
          <w:sz w:val="22"/>
          <w:szCs w:val="22"/>
        </w:rPr>
        <w:t>Budge</w:t>
      </w:r>
      <w:r w:rsidR="00C13251" w:rsidRPr="00EC3B4B">
        <w:rPr>
          <w:bCs/>
          <w:sz w:val="22"/>
          <w:szCs w:val="22"/>
        </w:rPr>
        <w:t>t</w:t>
      </w:r>
      <w:r w:rsidR="004C3F45" w:rsidRPr="00EC3B4B">
        <w:rPr>
          <w:bCs/>
          <w:sz w:val="22"/>
          <w:szCs w:val="22"/>
        </w:rPr>
        <w:t xml:space="preserve"> Estimate</w:t>
      </w:r>
    </w:p>
    <w:p w14:paraId="5CADF50B" w14:textId="77777777" w:rsidR="00EC3B4B" w:rsidRDefault="00EC3B4B" w:rsidP="00EC3B4B">
      <w:pPr>
        <w:ind w:left="3600" w:right="-10" w:hanging="2520"/>
        <w:contextualSpacing/>
        <w:jc w:val="both"/>
        <w:rPr>
          <w:sz w:val="22"/>
          <w:szCs w:val="22"/>
        </w:rPr>
      </w:pPr>
    </w:p>
    <w:p w14:paraId="1AA352E9" w14:textId="21FBD16B" w:rsidR="00EC3B4B" w:rsidRDefault="00586DEC">
      <w:pPr>
        <w:ind w:left="3600" w:right="-10" w:hanging="2520"/>
        <w:contextualSpacing/>
        <w:jc w:val="both"/>
        <w:rPr>
          <w:rFonts w:eastAsia="Arial"/>
          <w:bCs/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Attachment 2 - </w:t>
      </w:r>
      <w:r w:rsidR="00EC3B4B">
        <w:rPr>
          <w:sz w:val="22"/>
          <w:szCs w:val="22"/>
        </w:rPr>
        <w:t xml:space="preserve"> </w:t>
      </w:r>
      <w:bookmarkStart w:id="5" w:name="_Hlk170364625"/>
      <w:r w:rsidR="004C3F45" w:rsidRPr="000A0136">
        <w:rPr>
          <w:rFonts w:eastAsia="Arial"/>
          <w:bCs/>
          <w:color w:val="000000" w:themeColor="text1"/>
          <w:sz w:val="22"/>
          <w:szCs w:val="22"/>
        </w:rPr>
        <w:t xml:space="preserve">Certificate of Compliance with Annual Immigration Reporting Requirements/No </w:t>
      </w:r>
    </w:p>
    <w:p w14:paraId="67AD4715" w14:textId="7C037679" w:rsidR="004C3F45" w:rsidRPr="000A0136" w:rsidRDefault="004C3F45" w:rsidP="00EC3B4B">
      <w:pPr>
        <w:ind w:left="3600" w:right="-10" w:hanging="2520"/>
        <w:contextualSpacing/>
        <w:jc w:val="both"/>
        <w:rPr>
          <w:sz w:val="22"/>
          <w:szCs w:val="22"/>
        </w:rPr>
      </w:pPr>
      <w:r w:rsidRPr="000A0136">
        <w:rPr>
          <w:rFonts w:eastAsia="Arial"/>
          <w:bCs/>
          <w:color w:val="000000" w:themeColor="text1"/>
          <w:sz w:val="22"/>
          <w:szCs w:val="22"/>
        </w:rPr>
        <w:t>Sanctuary</w:t>
      </w:r>
      <w:r w:rsidR="00EC3B4B">
        <w:rPr>
          <w:rFonts w:eastAsia="Arial"/>
          <w:bCs/>
          <w:color w:val="000000" w:themeColor="text1"/>
          <w:sz w:val="22"/>
          <w:szCs w:val="22"/>
        </w:rPr>
        <w:t xml:space="preserve"> </w:t>
      </w:r>
      <w:r w:rsidRPr="000A0136">
        <w:rPr>
          <w:rFonts w:eastAsia="Arial"/>
          <w:bCs/>
          <w:color w:val="000000" w:themeColor="text1"/>
          <w:sz w:val="22"/>
          <w:szCs w:val="22"/>
        </w:rPr>
        <w:t>Policy/Federal Law Enforcement Cooperation</w:t>
      </w:r>
      <w:bookmarkEnd w:id="5"/>
    </w:p>
    <w:p w14:paraId="3EB8EAD9" w14:textId="5EF8BD33" w:rsidR="004C3F45" w:rsidRPr="00EC3B4B" w:rsidRDefault="004C3F45" w:rsidP="004E3435">
      <w:pPr>
        <w:tabs>
          <w:tab w:val="left" w:pos="1080"/>
        </w:tabs>
        <w:ind w:right="180" w:firstLine="720"/>
        <w:jc w:val="both"/>
        <w:rPr>
          <w:sz w:val="22"/>
          <w:szCs w:val="22"/>
        </w:rPr>
      </w:pPr>
    </w:p>
    <w:p w14:paraId="005C75B2" w14:textId="4FF2DAE5" w:rsidR="004B487D" w:rsidRPr="00EC3B4B" w:rsidRDefault="00586DEC" w:rsidP="004B487D">
      <w:pPr>
        <w:tabs>
          <w:tab w:val="left" w:pos="1080"/>
        </w:tabs>
        <w:ind w:right="180" w:firstLine="720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3</w:t>
      </w:r>
      <w:r w:rsidR="004B487D" w:rsidRPr="00EC3B4B">
        <w:rPr>
          <w:spacing w:val="-6"/>
          <w:sz w:val="22"/>
          <w:szCs w:val="22"/>
        </w:rPr>
        <w:t>.</w:t>
      </w:r>
      <w:r w:rsidR="004B487D" w:rsidRPr="00EC3B4B">
        <w:rPr>
          <w:spacing w:val="-6"/>
          <w:sz w:val="22"/>
          <w:szCs w:val="22"/>
        </w:rPr>
        <w:tab/>
        <w:t>E</w:t>
      </w:r>
      <w:r w:rsidR="004B487D" w:rsidRPr="00EC3B4B">
        <w:rPr>
          <w:spacing w:val="1"/>
          <w:sz w:val="22"/>
          <w:szCs w:val="22"/>
        </w:rPr>
        <w:t>x</w:t>
      </w:r>
      <w:r w:rsidR="004B487D" w:rsidRPr="00EC3B4B">
        <w:rPr>
          <w:spacing w:val="-1"/>
          <w:sz w:val="22"/>
          <w:szCs w:val="22"/>
        </w:rPr>
        <w:t>ce</w:t>
      </w:r>
      <w:r w:rsidR="004B487D" w:rsidRPr="00EC3B4B">
        <w:rPr>
          <w:sz w:val="22"/>
          <w:szCs w:val="22"/>
        </w:rPr>
        <w:t xml:space="preserve">pt as </w:t>
      </w:r>
      <w:r w:rsidR="004B487D" w:rsidRPr="00EC3B4B">
        <w:rPr>
          <w:spacing w:val="-2"/>
          <w:sz w:val="22"/>
          <w:szCs w:val="22"/>
        </w:rPr>
        <w:t>m</w:t>
      </w:r>
      <w:r w:rsidR="004B487D" w:rsidRPr="00EC3B4B">
        <w:rPr>
          <w:sz w:val="22"/>
          <w:szCs w:val="22"/>
        </w:rPr>
        <w:t>odified,</w:t>
      </w:r>
      <w:r w:rsidR="004B487D" w:rsidRPr="00EC3B4B">
        <w:rPr>
          <w:spacing w:val="1"/>
          <w:sz w:val="22"/>
          <w:szCs w:val="22"/>
        </w:rPr>
        <w:t xml:space="preserve"> </w:t>
      </w:r>
      <w:r w:rsidR="004B487D" w:rsidRPr="00EC3B4B">
        <w:rPr>
          <w:spacing w:val="-1"/>
          <w:sz w:val="22"/>
          <w:szCs w:val="22"/>
        </w:rPr>
        <w:t>c</w:t>
      </w:r>
      <w:r w:rsidR="004B487D" w:rsidRPr="00EC3B4B">
        <w:rPr>
          <w:sz w:val="22"/>
          <w:szCs w:val="22"/>
        </w:rPr>
        <w:t>h</w:t>
      </w:r>
      <w:r w:rsidR="004B487D" w:rsidRPr="00EC3B4B">
        <w:rPr>
          <w:spacing w:val="-1"/>
          <w:sz w:val="22"/>
          <w:szCs w:val="22"/>
        </w:rPr>
        <w:t>a</w:t>
      </w:r>
      <w:r w:rsidR="004B487D" w:rsidRPr="00EC3B4B">
        <w:rPr>
          <w:spacing w:val="2"/>
          <w:sz w:val="22"/>
          <w:szCs w:val="22"/>
        </w:rPr>
        <w:t>n</w:t>
      </w:r>
      <w:r w:rsidR="004B487D" w:rsidRPr="00EC3B4B">
        <w:rPr>
          <w:spacing w:val="-4"/>
          <w:sz w:val="22"/>
          <w:szCs w:val="22"/>
        </w:rPr>
        <w:t>g</w:t>
      </w:r>
      <w:r w:rsidR="004B487D" w:rsidRPr="00EC3B4B">
        <w:rPr>
          <w:spacing w:val="-1"/>
          <w:sz w:val="22"/>
          <w:szCs w:val="22"/>
        </w:rPr>
        <w:t>e</w:t>
      </w:r>
      <w:r w:rsidR="004B487D" w:rsidRPr="00EC3B4B">
        <w:rPr>
          <w:sz w:val="22"/>
          <w:szCs w:val="22"/>
        </w:rPr>
        <w:t>d or</w:t>
      </w:r>
      <w:r w:rsidR="004B487D" w:rsidRPr="00EC3B4B">
        <w:rPr>
          <w:spacing w:val="1"/>
          <w:sz w:val="22"/>
          <w:szCs w:val="22"/>
        </w:rPr>
        <w:t xml:space="preserve"> </w:t>
      </w:r>
      <w:r w:rsidR="004B487D" w:rsidRPr="00EC3B4B">
        <w:rPr>
          <w:spacing w:val="-1"/>
          <w:sz w:val="22"/>
          <w:szCs w:val="22"/>
        </w:rPr>
        <w:t>a</w:t>
      </w:r>
      <w:r w:rsidR="004B487D" w:rsidRPr="00EC3B4B">
        <w:rPr>
          <w:spacing w:val="-2"/>
          <w:sz w:val="22"/>
          <w:szCs w:val="22"/>
        </w:rPr>
        <w:t>m</w:t>
      </w:r>
      <w:r w:rsidR="004B487D" w:rsidRPr="00EC3B4B">
        <w:rPr>
          <w:sz w:val="22"/>
          <w:szCs w:val="22"/>
        </w:rPr>
        <w:t>end</w:t>
      </w:r>
      <w:r w:rsidR="004B487D" w:rsidRPr="00EC3B4B">
        <w:rPr>
          <w:spacing w:val="-3"/>
          <w:sz w:val="22"/>
          <w:szCs w:val="22"/>
        </w:rPr>
        <w:t>e</w:t>
      </w:r>
      <w:r w:rsidR="004B487D" w:rsidRPr="00EC3B4B">
        <w:rPr>
          <w:sz w:val="22"/>
          <w:szCs w:val="22"/>
        </w:rPr>
        <w:t>d, all t</w:t>
      </w:r>
      <w:r w:rsidR="004B487D" w:rsidRPr="00EC3B4B">
        <w:rPr>
          <w:spacing w:val="-1"/>
          <w:sz w:val="22"/>
          <w:szCs w:val="22"/>
        </w:rPr>
        <w:t>e</w:t>
      </w:r>
      <w:r w:rsidR="004B487D" w:rsidRPr="00EC3B4B">
        <w:rPr>
          <w:sz w:val="22"/>
          <w:szCs w:val="22"/>
        </w:rPr>
        <w:t>r</w:t>
      </w:r>
      <w:r w:rsidR="004B487D" w:rsidRPr="00EC3B4B">
        <w:rPr>
          <w:spacing w:val="-2"/>
          <w:sz w:val="22"/>
          <w:szCs w:val="22"/>
        </w:rPr>
        <w:t>m</w:t>
      </w:r>
      <w:r w:rsidR="004B487D" w:rsidRPr="00EC3B4B">
        <w:rPr>
          <w:sz w:val="22"/>
          <w:szCs w:val="22"/>
        </w:rPr>
        <w:t xml:space="preserve">s </w:t>
      </w:r>
      <w:r w:rsidR="004B487D" w:rsidRPr="00EC3B4B">
        <w:rPr>
          <w:spacing w:val="-1"/>
          <w:sz w:val="22"/>
          <w:szCs w:val="22"/>
        </w:rPr>
        <w:t>a</w:t>
      </w:r>
      <w:r w:rsidR="004B487D" w:rsidRPr="00EC3B4B">
        <w:rPr>
          <w:sz w:val="22"/>
          <w:szCs w:val="22"/>
        </w:rPr>
        <w:t xml:space="preserve">nd </w:t>
      </w:r>
      <w:r w:rsidR="004B487D" w:rsidRPr="00EC3B4B">
        <w:rPr>
          <w:spacing w:val="-1"/>
          <w:sz w:val="22"/>
          <w:szCs w:val="22"/>
        </w:rPr>
        <w:t>c</w:t>
      </w:r>
      <w:r w:rsidR="004B487D" w:rsidRPr="00EC3B4B">
        <w:rPr>
          <w:sz w:val="22"/>
          <w:szCs w:val="22"/>
        </w:rPr>
        <w:t>onditio</w:t>
      </w:r>
      <w:r w:rsidR="004B487D" w:rsidRPr="00EC3B4B">
        <w:rPr>
          <w:spacing w:val="-1"/>
          <w:sz w:val="22"/>
          <w:szCs w:val="22"/>
        </w:rPr>
        <w:t>n</w:t>
      </w:r>
      <w:r w:rsidR="004B487D" w:rsidRPr="00EC3B4B">
        <w:rPr>
          <w:sz w:val="22"/>
          <w:szCs w:val="22"/>
        </w:rPr>
        <w:t>s</w:t>
      </w:r>
      <w:r w:rsidR="004B487D" w:rsidRPr="00EC3B4B">
        <w:rPr>
          <w:spacing w:val="-1"/>
          <w:sz w:val="22"/>
          <w:szCs w:val="22"/>
        </w:rPr>
        <w:t xml:space="preserve"> </w:t>
      </w:r>
      <w:r w:rsidR="004B487D" w:rsidRPr="00EC3B4B">
        <w:rPr>
          <w:sz w:val="22"/>
          <w:szCs w:val="22"/>
        </w:rPr>
        <w:t>of the</w:t>
      </w:r>
      <w:r w:rsidR="004B487D" w:rsidRPr="00EC3B4B">
        <w:rPr>
          <w:spacing w:val="-3"/>
          <w:sz w:val="22"/>
          <w:szCs w:val="22"/>
        </w:rPr>
        <w:t xml:space="preserve"> ORIGINAL AGREEMENT[</w:t>
      </w:r>
      <w:r w:rsidR="004B487D" w:rsidRPr="00EC3B4B">
        <w:rPr>
          <w:sz w:val="22"/>
          <w:szCs w:val="22"/>
        </w:rPr>
        <w:t xml:space="preserve">, as modified by </w:t>
      </w:r>
      <w:r w:rsidR="004B487D" w:rsidRPr="00EC3B4B">
        <w:rPr>
          <w:spacing w:val="-4"/>
          <w:sz w:val="22"/>
          <w:szCs w:val="22"/>
        </w:rPr>
        <w:t xml:space="preserve">Supplemental Agreement No. 1 dated </w:t>
      </w:r>
      <w:r w:rsidR="004B487D" w:rsidRPr="00EC3B4B">
        <w:rPr>
          <w:sz w:val="22"/>
          <w:szCs w:val="22"/>
          <w:highlight w:val="yellow"/>
        </w:rPr>
        <w:t>XXXXXX XX, 20XX</w:t>
      </w:r>
      <w:r w:rsidR="004B487D" w:rsidRPr="00EC3B4B">
        <w:rPr>
          <w:sz w:val="22"/>
          <w:szCs w:val="22"/>
        </w:rPr>
        <w:t xml:space="preserve">, Supplemental Agreement No. 2 dated </w:t>
      </w:r>
      <w:r w:rsidR="004B487D" w:rsidRPr="00EC3B4B">
        <w:rPr>
          <w:sz w:val="22"/>
          <w:szCs w:val="22"/>
          <w:highlight w:val="yellow"/>
        </w:rPr>
        <w:t>XXXXXX XX, 20XX</w:t>
      </w:r>
      <w:r w:rsidR="004B487D" w:rsidRPr="00EC3B4B">
        <w:rPr>
          <w:sz w:val="22"/>
          <w:szCs w:val="22"/>
        </w:rPr>
        <w:t xml:space="preserve">, and Supplemental Agreement No. 3 </w:t>
      </w:r>
      <w:r w:rsidR="004B487D" w:rsidRPr="00EC3B4B">
        <w:rPr>
          <w:sz w:val="22"/>
          <w:szCs w:val="22"/>
          <w:highlight w:val="yellow"/>
        </w:rPr>
        <w:t>XXXXXX XX, 20XX</w:t>
      </w:r>
      <w:r w:rsidR="004B487D" w:rsidRPr="00EC3B4B">
        <w:rPr>
          <w:sz w:val="22"/>
          <w:szCs w:val="22"/>
        </w:rPr>
        <w:t>, ]</w:t>
      </w:r>
      <w:r w:rsidR="004B487D" w:rsidRPr="00EC3B4B">
        <w:rPr>
          <w:b/>
          <w:bCs/>
          <w:sz w:val="22"/>
          <w:szCs w:val="22"/>
        </w:rPr>
        <w:t>[</w:t>
      </w:r>
      <w:r w:rsidR="004B487D" w:rsidRPr="00EC3B4B">
        <w:rPr>
          <w:b/>
          <w:bCs/>
          <w:sz w:val="22"/>
          <w:szCs w:val="22"/>
          <w:highlight w:val="yellow"/>
        </w:rPr>
        <w:t xml:space="preserve"> Instruction Note: The number of SA’s identified here must </w:t>
      </w:r>
      <w:r w:rsidR="00EC3B4B">
        <w:rPr>
          <w:b/>
          <w:bCs/>
          <w:sz w:val="22"/>
          <w:szCs w:val="22"/>
          <w:highlight w:val="yellow"/>
        </w:rPr>
        <w:t>the Budget Estimate (EXHIBIT B)</w:t>
      </w:r>
      <w:r w:rsidR="004B487D" w:rsidRPr="00EC3B4B">
        <w:rPr>
          <w:b/>
          <w:bCs/>
          <w:sz w:val="22"/>
          <w:szCs w:val="22"/>
          <w:highlight w:val="yellow"/>
        </w:rPr>
        <w:t>; If this is SA #1, DELETE]</w:t>
      </w:r>
      <w:r w:rsidR="004B487D" w:rsidRPr="00EC3B4B">
        <w:rPr>
          <w:sz w:val="22"/>
          <w:szCs w:val="22"/>
        </w:rPr>
        <w:t xml:space="preserve"> sh</w:t>
      </w:r>
      <w:r w:rsidR="004B487D" w:rsidRPr="00EC3B4B">
        <w:rPr>
          <w:spacing w:val="-1"/>
          <w:sz w:val="22"/>
          <w:szCs w:val="22"/>
        </w:rPr>
        <w:t>a</w:t>
      </w:r>
      <w:r w:rsidR="004B487D" w:rsidRPr="00EC3B4B">
        <w:rPr>
          <w:spacing w:val="2"/>
          <w:sz w:val="22"/>
          <w:szCs w:val="22"/>
        </w:rPr>
        <w:t>l</w:t>
      </w:r>
      <w:r w:rsidR="004B487D" w:rsidRPr="00EC3B4B">
        <w:rPr>
          <w:sz w:val="22"/>
          <w:szCs w:val="22"/>
        </w:rPr>
        <w:t>l</w:t>
      </w:r>
      <w:r w:rsidR="004B487D" w:rsidRPr="00EC3B4B">
        <w:rPr>
          <w:spacing w:val="-1"/>
          <w:sz w:val="22"/>
          <w:szCs w:val="22"/>
        </w:rPr>
        <w:t xml:space="preserve"> </w:t>
      </w:r>
      <w:r w:rsidR="004B487D" w:rsidRPr="00EC3B4B">
        <w:rPr>
          <w:sz w:val="22"/>
          <w:szCs w:val="22"/>
        </w:rPr>
        <w:t>r</w:t>
      </w:r>
      <w:r w:rsidR="004B487D" w:rsidRPr="00EC3B4B">
        <w:rPr>
          <w:spacing w:val="-3"/>
          <w:sz w:val="22"/>
          <w:szCs w:val="22"/>
        </w:rPr>
        <w:t>e</w:t>
      </w:r>
      <w:r w:rsidR="004B487D" w:rsidRPr="00EC3B4B">
        <w:rPr>
          <w:spacing w:val="-2"/>
          <w:sz w:val="22"/>
          <w:szCs w:val="22"/>
        </w:rPr>
        <w:t>m</w:t>
      </w:r>
      <w:r w:rsidR="004B487D" w:rsidRPr="00EC3B4B">
        <w:rPr>
          <w:sz w:val="22"/>
          <w:szCs w:val="22"/>
        </w:rPr>
        <w:t>ain in full f</w:t>
      </w:r>
      <w:r w:rsidR="004B487D" w:rsidRPr="00EC3B4B">
        <w:rPr>
          <w:spacing w:val="-1"/>
          <w:sz w:val="22"/>
          <w:szCs w:val="22"/>
        </w:rPr>
        <w:t>o</w:t>
      </w:r>
      <w:r w:rsidR="004B487D" w:rsidRPr="00EC3B4B">
        <w:rPr>
          <w:spacing w:val="-2"/>
          <w:sz w:val="22"/>
          <w:szCs w:val="22"/>
        </w:rPr>
        <w:t>r</w:t>
      </w:r>
      <w:r w:rsidR="004B487D" w:rsidRPr="00EC3B4B">
        <w:rPr>
          <w:spacing w:val="1"/>
          <w:sz w:val="22"/>
          <w:szCs w:val="22"/>
        </w:rPr>
        <w:t>c</w:t>
      </w:r>
      <w:r w:rsidR="004B487D" w:rsidRPr="00EC3B4B">
        <w:rPr>
          <w:sz w:val="22"/>
          <w:szCs w:val="22"/>
        </w:rPr>
        <w:t>e</w:t>
      </w:r>
      <w:r w:rsidR="004B487D" w:rsidRPr="00EC3B4B">
        <w:rPr>
          <w:spacing w:val="-1"/>
          <w:sz w:val="22"/>
          <w:szCs w:val="22"/>
        </w:rPr>
        <w:t xml:space="preserve"> a</w:t>
      </w:r>
      <w:r w:rsidR="004B487D" w:rsidRPr="00EC3B4B">
        <w:rPr>
          <w:sz w:val="22"/>
          <w:szCs w:val="22"/>
        </w:rPr>
        <w:t xml:space="preserve">nd </w:t>
      </w:r>
      <w:r w:rsidR="004B487D" w:rsidRPr="00EC3B4B">
        <w:rPr>
          <w:spacing w:val="-1"/>
          <w:sz w:val="22"/>
          <w:szCs w:val="22"/>
        </w:rPr>
        <w:t>ef</w:t>
      </w:r>
      <w:r w:rsidR="004B487D" w:rsidRPr="00EC3B4B">
        <w:rPr>
          <w:spacing w:val="-4"/>
          <w:sz w:val="22"/>
          <w:szCs w:val="22"/>
        </w:rPr>
        <w:t>f</w:t>
      </w:r>
      <w:r w:rsidR="004B487D" w:rsidRPr="00EC3B4B">
        <w:rPr>
          <w:spacing w:val="1"/>
          <w:sz w:val="22"/>
          <w:szCs w:val="22"/>
        </w:rPr>
        <w:t>e</w:t>
      </w:r>
      <w:r w:rsidR="004B487D" w:rsidRPr="00EC3B4B">
        <w:rPr>
          <w:spacing w:val="-1"/>
          <w:sz w:val="22"/>
          <w:szCs w:val="22"/>
        </w:rPr>
        <w:t>c</w:t>
      </w:r>
      <w:r w:rsidR="004B487D" w:rsidRPr="00EC3B4B">
        <w:rPr>
          <w:sz w:val="22"/>
          <w:szCs w:val="22"/>
        </w:rPr>
        <w:t>t.</w:t>
      </w:r>
    </w:p>
    <w:p w14:paraId="0AD2A2BE" w14:textId="77777777" w:rsidR="004B487D" w:rsidRPr="00EC3B4B" w:rsidRDefault="004B487D" w:rsidP="004E3435">
      <w:pPr>
        <w:tabs>
          <w:tab w:val="left" w:pos="1080"/>
        </w:tabs>
        <w:ind w:right="180" w:firstLine="720"/>
        <w:jc w:val="both"/>
        <w:rPr>
          <w:sz w:val="22"/>
          <w:szCs w:val="22"/>
        </w:rPr>
      </w:pPr>
    </w:p>
    <w:p w14:paraId="29CF7A24" w14:textId="158083EE" w:rsidR="00103509" w:rsidRPr="00EC3B4B" w:rsidRDefault="00586DEC" w:rsidP="004E3435">
      <w:pPr>
        <w:tabs>
          <w:tab w:val="left" w:pos="1080"/>
        </w:tabs>
        <w:ind w:right="180" w:firstLine="7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4</w:t>
      </w:r>
      <w:r w:rsidR="004C3F45" w:rsidRPr="00EC3B4B">
        <w:rPr>
          <w:sz w:val="22"/>
          <w:szCs w:val="22"/>
        </w:rPr>
        <w:t>.</w:t>
      </w:r>
      <w:r w:rsidR="004C3F45" w:rsidRPr="00EC3B4B">
        <w:rPr>
          <w:sz w:val="22"/>
          <w:szCs w:val="22"/>
        </w:rPr>
        <w:tab/>
      </w:r>
      <w:r w:rsidR="006F2044" w:rsidRPr="00EC3B4B">
        <w:rPr>
          <w:sz w:val="22"/>
          <w:szCs w:val="22"/>
        </w:rPr>
        <w:t>T</w:t>
      </w:r>
      <w:r w:rsidR="006F2044" w:rsidRPr="00EC3B4B">
        <w:rPr>
          <w:color w:val="000000"/>
          <w:sz w:val="22"/>
          <w:szCs w:val="22"/>
        </w:rPr>
        <w:t xml:space="preserve">he </w:t>
      </w:r>
      <w:r w:rsidR="00A07F29" w:rsidRPr="00EC3B4B">
        <w:rPr>
          <w:caps/>
          <w:color w:val="000000"/>
          <w:sz w:val="22"/>
          <w:szCs w:val="22"/>
        </w:rPr>
        <w:t xml:space="preserve">Original </w:t>
      </w:r>
      <w:r w:rsidR="006F2044" w:rsidRPr="00EC3B4B">
        <w:rPr>
          <w:caps/>
          <w:color w:val="000000"/>
          <w:sz w:val="22"/>
          <w:szCs w:val="22"/>
        </w:rPr>
        <w:t>Agreement</w:t>
      </w:r>
      <w:r w:rsidR="002E6D52" w:rsidRPr="00EC3B4B">
        <w:rPr>
          <w:color w:val="000000"/>
          <w:sz w:val="22"/>
          <w:szCs w:val="22"/>
        </w:rPr>
        <w:t>,</w:t>
      </w:r>
      <w:r w:rsidR="00A07F29" w:rsidRPr="00EC3B4B">
        <w:rPr>
          <w:color w:val="000000"/>
          <w:sz w:val="22"/>
          <w:szCs w:val="22"/>
        </w:rPr>
        <w:t xml:space="preserve"> as amended, </w:t>
      </w:r>
      <w:r w:rsidR="006F2044" w:rsidRPr="00EC3B4B">
        <w:rPr>
          <w:color w:val="000000"/>
          <w:sz w:val="22"/>
          <w:szCs w:val="22"/>
        </w:rPr>
        <w:t xml:space="preserve">constitutes the full, complete and entire </w:t>
      </w:r>
      <w:r w:rsidR="00A3389B" w:rsidRPr="00EC3B4B">
        <w:rPr>
          <w:color w:val="000000"/>
          <w:sz w:val="22"/>
          <w:szCs w:val="22"/>
        </w:rPr>
        <w:t xml:space="preserve">understanding </w:t>
      </w:r>
      <w:r w:rsidR="006F2044" w:rsidRPr="00EC3B4B">
        <w:rPr>
          <w:color w:val="000000"/>
          <w:sz w:val="22"/>
          <w:szCs w:val="22"/>
        </w:rPr>
        <w:t xml:space="preserve">between the </w:t>
      </w:r>
      <w:r w:rsidR="004B487D" w:rsidRPr="00EC3B4B">
        <w:rPr>
          <w:color w:val="000000"/>
          <w:sz w:val="22"/>
          <w:szCs w:val="22"/>
        </w:rPr>
        <w:t>p</w:t>
      </w:r>
      <w:r w:rsidR="006F2044" w:rsidRPr="00EC3B4B">
        <w:rPr>
          <w:color w:val="000000"/>
          <w:sz w:val="22"/>
          <w:szCs w:val="22"/>
        </w:rPr>
        <w:t>arties</w:t>
      </w:r>
      <w:r w:rsidR="00A07F29" w:rsidRPr="00EC3B4B">
        <w:rPr>
          <w:color w:val="000000"/>
          <w:sz w:val="22"/>
          <w:szCs w:val="22"/>
        </w:rPr>
        <w:t>.</w:t>
      </w:r>
      <w:r w:rsidR="006F2044" w:rsidRPr="00EC3B4B">
        <w:rPr>
          <w:color w:val="000000"/>
          <w:sz w:val="22"/>
          <w:szCs w:val="22"/>
        </w:rPr>
        <w:t xml:space="preserve"> </w:t>
      </w:r>
    </w:p>
    <w:p w14:paraId="161982D0" w14:textId="77777777" w:rsidR="00A93B08" w:rsidRPr="00EC3B4B" w:rsidRDefault="00A93B08" w:rsidP="00A93B08">
      <w:pPr>
        <w:tabs>
          <w:tab w:val="left" w:pos="1080"/>
        </w:tabs>
        <w:ind w:right="180"/>
        <w:jc w:val="both"/>
        <w:rPr>
          <w:color w:val="000000"/>
          <w:sz w:val="22"/>
          <w:szCs w:val="22"/>
        </w:rPr>
      </w:pPr>
    </w:p>
    <w:p w14:paraId="2D975E16" w14:textId="77777777" w:rsidR="00A93B08" w:rsidRPr="00EC3B4B" w:rsidRDefault="00A93B08" w:rsidP="00A93B08">
      <w:pPr>
        <w:tabs>
          <w:tab w:val="left" w:pos="1080"/>
        </w:tabs>
        <w:ind w:right="180"/>
        <w:jc w:val="both"/>
        <w:rPr>
          <w:color w:val="000000"/>
          <w:sz w:val="22"/>
          <w:szCs w:val="22"/>
        </w:rPr>
      </w:pPr>
    </w:p>
    <w:p w14:paraId="015FD7BB" w14:textId="77777777" w:rsidR="00A93B08" w:rsidRPr="00EC3B4B" w:rsidRDefault="00A93B08" w:rsidP="00A93B08">
      <w:pPr>
        <w:tabs>
          <w:tab w:val="left" w:pos="1080"/>
        </w:tabs>
        <w:ind w:right="180"/>
        <w:jc w:val="both"/>
        <w:rPr>
          <w:color w:val="000000"/>
          <w:sz w:val="22"/>
          <w:szCs w:val="22"/>
        </w:rPr>
      </w:pPr>
    </w:p>
    <w:p w14:paraId="4336135F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5541736E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6073825B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650EE2A0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4A460750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18BBABFA" w14:textId="3BE88D7C" w:rsidR="00A93B08" w:rsidRPr="000A0136" w:rsidRDefault="00A93B08" w:rsidP="00A93B08">
      <w:pPr>
        <w:tabs>
          <w:tab w:val="left" w:pos="1080"/>
        </w:tabs>
        <w:ind w:right="180"/>
        <w:jc w:val="center"/>
        <w:rPr>
          <w:color w:val="000000"/>
          <w:sz w:val="22"/>
          <w:szCs w:val="22"/>
        </w:rPr>
      </w:pPr>
      <w:bookmarkStart w:id="6" w:name="_Hlk182820680"/>
      <w:r w:rsidRPr="000A0136">
        <w:rPr>
          <w:color w:val="000000"/>
          <w:sz w:val="22"/>
          <w:szCs w:val="22"/>
        </w:rPr>
        <w:t xml:space="preserve">THE </w:t>
      </w:r>
      <w:r w:rsidR="00D31D8B" w:rsidRPr="000A0136">
        <w:rPr>
          <w:color w:val="000000"/>
          <w:sz w:val="22"/>
          <w:szCs w:val="22"/>
        </w:rPr>
        <w:t>REMAINDER OF</w:t>
      </w:r>
      <w:r w:rsidRPr="000A0136">
        <w:rPr>
          <w:color w:val="000000"/>
          <w:sz w:val="22"/>
          <w:szCs w:val="22"/>
        </w:rPr>
        <w:t xml:space="preserve"> THIS</w:t>
      </w:r>
      <w:r w:rsidR="00D31D8B" w:rsidRPr="000A0136">
        <w:rPr>
          <w:color w:val="000000"/>
          <w:sz w:val="22"/>
          <w:szCs w:val="22"/>
        </w:rPr>
        <w:t xml:space="preserve"> PAGE INTENTIONALLY LEFT BLANK</w:t>
      </w:r>
      <w:r w:rsidRPr="000A0136">
        <w:rPr>
          <w:color w:val="000000"/>
          <w:sz w:val="22"/>
          <w:szCs w:val="22"/>
        </w:rPr>
        <w:t>.</w:t>
      </w:r>
    </w:p>
    <w:p w14:paraId="2818116E" w14:textId="6388A304" w:rsidR="00D31D8B" w:rsidRPr="000A0136" w:rsidRDefault="00A93B08" w:rsidP="00C435E1">
      <w:pPr>
        <w:tabs>
          <w:tab w:val="left" w:pos="1080"/>
        </w:tabs>
        <w:ind w:right="180"/>
        <w:jc w:val="center"/>
        <w:rPr>
          <w:color w:val="000000"/>
          <w:sz w:val="22"/>
          <w:szCs w:val="22"/>
        </w:rPr>
      </w:pPr>
      <w:r w:rsidRPr="000A0136">
        <w:rPr>
          <w:color w:val="000000"/>
          <w:sz w:val="22"/>
          <w:szCs w:val="22"/>
        </w:rPr>
        <w:t>SIGNATURES ARE ON THE FOLLOWING PAGE.</w:t>
      </w:r>
    </w:p>
    <w:bookmarkEnd w:id="6"/>
    <w:p w14:paraId="3E617C0F" w14:textId="77777777" w:rsidR="00D53BBF" w:rsidRDefault="00D53BBF" w:rsidP="00103509">
      <w:pPr>
        <w:tabs>
          <w:tab w:val="left" w:pos="1080"/>
        </w:tabs>
        <w:ind w:right="180"/>
        <w:jc w:val="both"/>
        <w:rPr>
          <w:color w:val="000000"/>
        </w:rPr>
      </w:pPr>
    </w:p>
    <w:p w14:paraId="3CE10FC9" w14:textId="77777777" w:rsidR="00287BA9" w:rsidRDefault="00287BA9" w:rsidP="00103509">
      <w:pPr>
        <w:tabs>
          <w:tab w:val="left" w:pos="1080"/>
        </w:tabs>
        <w:ind w:right="180"/>
        <w:jc w:val="both"/>
        <w:rPr>
          <w:color w:val="000000"/>
        </w:rPr>
        <w:sectPr w:rsidR="00287BA9" w:rsidSect="00D901E2">
          <w:footerReference w:type="default" r:id="rId15"/>
          <w:headerReference w:type="first" r:id="rId16"/>
          <w:footerReference w:type="first" r:id="rId17"/>
          <w:type w:val="continuous"/>
          <w:pgSz w:w="12240" w:h="15840" w:code="1"/>
          <w:pgMar w:top="1296" w:right="720" w:bottom="1296" w:left="720" w:header="720" w:footer="720" w:gutter="0"/>
          <w:pgNumType w:start="1"/>
          <w:cols w:space="540"/>
          <w:titlePg/>
          <w:docGrid w:linePitch="360"/>
        </w:sectPr>
      </w:pPr>
    </w:p>
    <w:p w14:paraId="21275EAC" w14:textId="77777777" w:rsidR="00EA2309" w:rsidRPr="000A0136" w:rsidRDefault="00EA2309" w:rsidP="00EA2309">
      <w:pPr>
        <w:widowControl w:val="0"/>
        <w:spacing w:before="69"/>
        <w:ind w:left="104"/>
        <w:rPr>
          <w:sz w:val="22"/>
          <w:szCs w:val="22"/>
        </w:rPr>
      </w:pPr>
      <w:r w:rsidRPr="000A0136">
        <w:rPr>
          <w:spacing w:val="-4"/>
          <w:sz w:val="22"/>
          <w:szCs w:val="22"/>
        </w:rPr>
        <w:lastRenderedPageBreak/>
        <w:t>I</w:t>
      </w:r>
      <w:r w:rsidRPr="000A0136">
        <w:rPr>
          <w:sz w:val="22"/>
          <w:szCs w:val="22"/>
        </w:rPr>
        <w:t>N</w:t>
      </w:r>
      <w:r w:rsidRPr="000A0136">
        <w:rPr>
          <w:spacing w:val="-5"/>
          <w:sz w:val="22"/>
          <w:szCs w:val="22"/>
        </w:rPr>
        <w:t xml:space="preserve"> </w:t>
      </w:r>
      <w:r w:rsidRPr="000A0136">
        <w:rPr>
          <w:spacing w:val="1"/>
          <w:sz w:val="22"/>
          <w:szCs w:val="22"/>
        </w:rPr>
        <w:t>W</w:t>
      </w:r>
      <w:r w:rsidRPr="000A0136">
        <w:rPr>
          <w:spacing w:val="-4"/>
          <w:sz w:val="22"/>
          <w:szCs w:val="22"/>
        </w:rPr>
        <w:t>I</w:t>
      </w:r>
      <w:r w:rsidRPr="000A0136">
        <w:rPr>
          <w:spacing w:val="-1"/>
          <w:sz w:val="22"/>
          <w:szCs w:val="22"/>
        </w:rPr>
        <w:t>T</w:t>
      </w:r>
      <w:r w:rsidRPr="000A0136">
        <w:rPr>
          <w:sz w:val="22"/>
          <w:szCs w:val="22"/>
        </w:rPr>
        <w:t>NESS</w:t>
      </w:r>
      <w:r w:rsidRPr="000A0136">
        <w:rPr>
          <w:spacing w:val="-2"/>
          <w:sz w:val="22"/>
          <w:szCs w:val="22"/>
        </w:rPr>
        <w:t xml:space="preserve"> </w:t>
      </w:r>
      <w:r w:rsidRPr="000A0136">
        <w:rPr>
          <w:sz w:val="22"/>
          <w:szCs w:val="22"/>
        </w:rPr>
        <w:t>W</w:t>
      </w:r>
      <w:r w:rsidRPr="000A0136">
        <w:rPr>
          <w:spacing w:val="-1"/>
          <w:sz w:val="22"/>
          <w:szCs w:val="22"/>
        </w:rPr>
        <w:t>H</w:t>
      </w:r>
      <w:r w:rsidRPr="000A0136">
        <w:rPr>
          <w:spacing w:val="-2"/>
          <w:sz w:val="22"/>
          <w:szCs w:val="22"/>
        </w:rPr>
        <w:t>E</w:t>
      </w:r>
      <w:r w:rsidRPr="000A0136">
        <w:rPr>
          <w:spacing w:val="-1"/>
          <w:sz w:val="22"/>
          <w:szCs w:val="22"/>
        </w:rPr>
        <w:t>R</w:t>
      </w:r>
      <w:r w:rsidRPr="000A0136">
        <w:rPr>
          <w:sz w:val="22"/>
          <w:szCs w:val="22"/>
        </w:rPr>
        <w:t>E</w:t>
      </w:r>
      <w:r w:rsidRPr="000A0136">
        <w:rPr>
          <w:spacing w:val="-3"/>
          <w:sz w:val="22"/>
          <w:szCs w:val="22"/>
        </w:rPr>
        <w:t>OF</w:t>
      </w:r>
      <w:r w:rsidRPr="000A0136">
        <w:rPr>
          <w:sz w:val="22"/>
          <w:szCs w:val="22"/>
        </w:rPr>
        <w:t>,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s</w:t>
      </w:r>
      <w:r w:rsidRPr="000A0136">
        <w:rPr>
          <w:spacing w:val="-1"/>
          <w:sz w:val="22"/>
          <w:szCs w:val="22"/>
        </w:rPr>
        <w:t>a</w:t>
      </w:r>
      <w:r w:rsidRPr="000A0136">
        <w:rPr>
          <w:sz w:val="22"/>
          <w:szCs w:val="22"/>
        </w:rPr>
        <w:t>id</w:t>
      </w:r>
      <w:r w:rsidRPr="000A0136">
        <w:rPr>
          <w:spacing w:val="-3"/>
          <w:sz w:val="22"/>
          <w:szCs w:val="22"/>
        </w:rPr>
        <w:t xml:space="preserve"> </w:t>
      </w:r>
      <w:r w:rsidRPr="000A0136">
        <w:rPr>
          <w:sz w:val="22"/>
          <w:szCs w:val="22"/>
        </w:rPr>
        <w:t>p</w:t>
      </w:r>
      <w:r w:rsidRPr="000A0136">
        <w:rPr>
          <w:spacing w:val="-1"/>
          <w:sz w:val="22"/>
          <w:szCs w:val="22"/>
        </w:rPr>
        <w:t>a</w:t>
      </w:r>
      <w:r w:rsidRPr="000A0136">
        <w:rPr>
          <w:sz w:val="22"/>
          <w:szCs w:val="22"/>
        </w:rPr>
        <w:t>rt</w:t>
      </w:r>
      <w:r w:rsidRPr="000A0136">
        <w:rPr>
          <w:spacing w:val="-1"/>
          <w:sz w:val="22"/>
          <w:szCs w:val="22"/>
        </w:rPr>
        <w:t>ie</w:t>
      </w:r>
      <w:r w:rsidRPr="000A0136">
        <w:rPr>
          <w:sz w:val="22"/>
          <w:szCs w:val="22"/>
        </w:rPr>
        <w:t>s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h</w:t>
      </w:r>
      <w:r w:rsidRPr="000A0136">
        <w:rPr>
          <w:spacing w:val="-1"/>
          <w:sz w:val="22"/>
          <w:szCs w:val="22"/>
        </w:rPr>
        <w:t>a</w:t>
      </w:r>
      <w:r w:rsidRPr="000A0136">
        <w:rPr>
          <w:spacing w:val="2"/>
          <w:sz w:val="22"/>
          <w:szCs w:val="22"/>
        </w:rPr>
        <w:t>v</w:t>
      </w:r>
      <w:r w:rsidRPr="000A0136">
        <w:rPr>
          <w:sz w:val="22"/>
          <w:szCs w:val="22"/>
        </w:rPr>
        <w:t>e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h</w:t>
      </w:r>
      <w:r w:rsidRPr="000A0136">
        <w:rPr>
          <w:spacing w:val="-1"/>
          <w:sz w:val="22"/>
          <w:szCs w:val="22"/>
        </w:rPr>
        <w:t>e</w:t>
      </w:r>
      <w:r w:rsidRPr="000A0136">
        <w:rPr>
          <w:spacing w:val="1"/>
          <w:sz w:val="22"/>
          <w:szCs w:val="22"/>
        </w:rPr>
        <w:t>r</w:t>
      </w:r>
      <w:r w:rsidRPr="000A0136">
        <w:rPr>
          <w:spacing w:val="-3"/>
          <w:sz w:val="22"/>
          <w:szCs w:val="22"/>
        </w:rPr>
        <w:t>e</w:t>
      </w:r>
      <w:r w:rsidRPr="000A0136">
        <w:rPr>
          <w:spacing w:val="2"/>
          <w:sz w:val="22"/>
          <w:szCs w:val="22"/>
        </w:rPr>
        <w:t>u</w:t>
      </w:r>
      <w:r w:rsidRPr="000A0136">
        <w:rPr>
          <w:sz w:val="22"/>
          <w:szCs w:val="22"/>
        </w:rPr>
        <w:t>nto</w:t>
      </w:r>
      <w:r w:rsidRPr="000A0136">
        <w:rPr>
          <w:spacing w:val="-2"/>
          <w:sz w:val="22"/>
          <w:szCs w:val="22"/>
        </w:rPr>
        <w:t xml:space="preserve"> </w:t>
      </w:r>
      <w:r w:rsidRPr="000A0136">
        <w:rPr>
          <w:sz w:val="22"/>
          <w:szCs w:val="22"/>
        </w:rPr>
        <w:t>s</w:t>
      </w:r>
      <w:r w:rsidRPr="000A0136">
        <w:rPr>
          <w:spacing w:val="-1"/>
          <w:sz w:val="22"/>
          <w:szCs w:val="22"/>
        </w:rPr>
        <w:t>e</w:t>
      </w:r>
      <w:r w:rsidRPr="000A0136">
        <w:rPr>
          <w:sz w:val="22"/>
          <w:szCs w:val="22"/>
        </w:rPr>
        <w:t>t</w:t>
      </w:r>
      <w:r w:rsidRPr="000A0136">
        <w:rPr>
          <w:spacing w:val="-2"/>
          <w:sz w:val="22"/>
          <w:szCs w:val="22"/>
        </w:rPr>
        <w:t xml:space="preserve"> </w:t>
      </w:r>
      <w:r w:rsidRPr="000A0136">
        <w:rPr>
          <w:sz w:val="22"/>
          <w:szCs w:val="22"/>
        </w:rPr>
        <w:t>the</w:t>
      </w:r>
      <w:r w:rsidRPr="000A0136">
        <w:rPr>
          <w:spacing w:val="-2"/>
          <w:sz w:val="22"/>
          <w:szCs w:val="22"/>
        </w:rPr>
        <w:t>i</w:t>
      </w:r>
      <w:r w:rsidRPr="000A0136">
        <w:rPr>
          <w:sz w:val="22"/>
          <w:szCs w:val="22"/>
        </w:rPr>
        <w:t>r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h</w:t>
      </w:r>
      <w:r w:rsidRPr="000A0136">
        <w:rPr>
          <w:spacing w:val="-1"/>
          <w:sz w:val="22"/>
          <w:szCs w:val="22"/>
        </w:rPr>
        <w:t>a</w:t>
      </w:r>
      <w:r w:rsidRPr="000A0136">
        <w:rPr>
          <w:sz w:val="22"/>
          <w:szCs w:val="22"/>
        </w:rPr>
        <w:t>nds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pacing w:val="-1"/>
          <w:sz w:val="22"/>
          <w:szCs w:val="22"/>
        </w:rPr>
        <w:t>a</w:t>
      </w:r>
      <w:r w:rsidRPr="000A0136">
        <w:rPr>
          <w:sz w:val="22"/>
          <w:szCs w:val="22"/>
        </w:rPr>
        <w:t>nd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pacing w:val="-1"/>
          <w:sz w:val="22"/>
          <w:szCs w:val="22"/>
        </w:rPr>
        <w:t>a</w:t>
      </w:r>
      <w:r w:rsidRPr="000A0136">
        <w:rPr>
          <w:sz w:val="22"/>
          <w:szCs w:val="22"/>
        </w:rPr>
        <w:t>f</w:t>
      </w:r>
      <w:r w:rsidRPr="000A0136">
        <w:rPr>
          <w:spacing w:val="-1"/>
          <w:sz w:val="22"/>
          <w:szCs w:val="22"/>
        </w:rPr>
        <w:t>f</w:t>
      </w:r>
      <w:r w:rsidRPr="000A0136">
        <w:rPr>
          <w:sz w:val="22"/>
          <w:szCs w:val="22"/>
        </w:rPr>
        <w:t>i</w:t>
      </w:r>
      <w:r w:rsidRPr="000A0136">
        <w:rPr>
          <w:spacing w:val="1"/>
          <w:sz w:val="22"/>
          <w:szCs w:val="22"/>
        </w:rPr>
        <w:t>x</w:t>
      </w:r>
      <w:r w:rsidRPr="000A0136">
        <w:rPr>
          <w:spacing w:val="-1"/>
          <w:sz w:val="22"/>
          <w:szCs w:val="22"/>
        </w:rPr>
        <w:t>e</w:t>
      </w:r>
      <w:r w:rsidRPr="000A0136">
        <w:rPr>
          <w:sz w:val="22"/>
          <w:szCs w:val="22"/>
        </w:rPr>
        <w:t>d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their</w:t>
      </w:r>
      <w:r w:rsidRPr="000A0136">
        <w:rPr>
          <w:spacing w:val="-5"/>
          <w:sz w:val="22"/>
          <w:szCs w:val="22"/>
        </w:rPr>
        <w:t xml:space="preserve"> </w:t>
      </w:r>
      <w:r w:rsidRPr="000A0136">
        <w:rPr>
          <w:sz w:val="22"/>
          <w:szCs w:val="22"/>
        </w:rPr>
        <w:t>s</w:t>
      </w:r>
      <w:r w:rsidRPr="000A0136">
        <w:rPr>
          <w:spacing w:val="-1"/>
          <w:sz w:val="22"/>
          <w:szCs w:val="22"/>
        </w:rPr>
        <w:t>ea</w:t>
      </w:r>
      <w:r w:rsidRPr="000A0136">
        <w:rPr>
          <w:sz w:val="22"/>
          <w:szCs w:val="22"/>
        </w:rPr>
        <w:t>ls</w:t>
      </w:r>
      <w:r w:rsidRPr="000A0136">
        <w:rPr>
          <w:spacing w:val="-3"/>
          <w:sz w:val="22"/>
          <w:szCs w:val="22"/>
        </w:rPr>
        <w:t xml:space="preserve"> </w:t>
      </w:r>
      <w:r w:rsidRPr="000A0136">
        <w:rPr>
          <w:sz w:val="22"/>
          <w:szCs w:val="22"/>
        </w:rPr>
        <w:t>t</w:t>
      </w:r>
      <w:r w:rsidRPr="000A0136">
        <w:rPr>
          <w:spacing w:val="-1"/>
          <w:sz w:val="22"/>
          <w:szCs w:val="22"/>
        </w:rPr>
        <w:t>h</w:t>
      </w:r>
      <w:r w:rsidRPr="000A0136">
        <w:rPr>
          <w:sz w:val="22"/>
          <w:szCs w:val="22"/>
        </w:rPr>
        <w:t>e</w:t>
      </w:r>
      <w:r w:rsidRPr="000A0136">
        <w:rPr>
          <w:spacing w:val="-4"/>
          <w:sz w:val="22"/>
          <w:szCs w:val="22"/>
        </w:rPr>
        <w:t xml:space="preserve"> </w:t>
      </w:r>
      <w:r w:rsidRPr="000A0136">
        <w:rPr>
          <w:sz w:val="22"/>
          <w:szCs w:val="22"/>
        </w:rPr>
        <w:t>d</w:t>
      </w:r>
      <w:r w:rsidRPr="000A0136">
        <w:rPr>
          <w:spacing w:val="1"/>
          <w:sz w:val="22"/>
          <w:szCs w:val="22"/>
        </w:rPr>
        <w:t>a</w:t>
      </w:r>
      <w:r w:rsidRPr="000A0136">
        <w:rPr>
          <w:sz w:val="22"/>
          <w:szCs w:val="22"/>
        </w:rPr>
        <w:t>y</w:t>
      </w:r>
      <w:r w:rsidRPr="000A0136">
        <w:rPr>
          <w:spacing w:val="-5"/>
          <w:sz w:val="22"/>
          <w:szCs w:val="22"/>
        </w:rPr>
        <w:t xml:space="preserve"> </w:t>
      </w:r>
      <w:r w:rsidRPr="000A0136">
        <w:rPr>
          <w:spacing w:val="1"/>
          <w:sz w:val="22"/>
          <w:szCs w:val="22"/>
        </w:rPr>
        <w:t>a</w:t>
      </w:r>
      <w:r w:rsidRPr="000A0136">
        <w:rPr>
          <w:sz w:val="22"/>
          <w:szCs w:val="22"/>
        </w:rPr>
        <w:t xml:space="preserve">nd </w:t>
      </w:r>
      <w:r w:rsidRPr="000A0136">
        <w:rPr>
          <w:spacing w:val="-5"/>
          <w:sz w:val="22"/>
          <w:szCs w:val="22"/>
        </w:rPr>
        <w:t>y</w:t>
      </w:r>
      <w:r w:rsidRPr="000A0136">
        <w:rPr>
          <w:spacing w:val="1"/>
          <w:sz w:val="22"/>
          <w:szCs w:val="22"/>
        </w:rPr>
        <w:t>ea</w:t>
      </w:r>
      <w:r w:rsidRPr="000A0136">
        <w:rPr>
          <w:sz w:val="22"/>
          <w:szCs w:val="22"/>
        </w:rPr>
        <w:t xml:space="preserve">r </w:t>
      </w:r>
      <w:r w:rsidRPr="000A0136">
        <w:rPr>
          <w:spacing w:val="-3"/>
          <w:sz w:val="22"/>
          <w:szCs w:val="22"/>
        </w:rPr>
        <w:t>a</w:t>
      </w:r>
      <w:r w:rsidRPr="000A0136">
        <w:rPr>
          <w:sz w:val="22"/>
          <w:szCs w:val="22"/>
        </w:rPr>
        <w:t>b</w:t>
      </w:r>
      <w:r w:rsidRPr="000A0136">
        <w:rPr>
          <w:spacing w:val="-2"/>
          <w:sz w:val="22"/>
          <w:szCs w:val="22"/>
        </w:rPr>
        <w:t>o</w:t>
      </w:r>
      <w:r w:rsidRPr="000A0136">
        <w:rPr>
          <w:spacing w:val="2"/>
          <w:sz w:val="22"/>
          <w:szCs w:val="22"/>
        </w:rPr>
        <w:t>v</w:t>
      </w:r>
      <w:r w:rsidRPr="000A0136">
        <w:rPr>
          <w:sz w:val="22"/>
          <w:szCs w:val="22"/>
        </w:rPr>
        <w:t>e</w:t>
      </w:r>
      <w:r w:rsidRPr="000A0136">
        <w:rPr>
          <w:spacing w:val="-1"/>
          <w:sz w:val="22"/>
          <w:szCs w:val="22"/>
        </w:rPr>
        <w:t xml:space="preserve"> f</w:t>
      </w:r>
      <w:r w:rsidRPr="000A0136">
        <w:rPr>
          <w:sz w:val="22"/>
          <w:szCs w:val="22"/>
        </w:rPr>
        <w:t>i</w:t>
      </w:r>
      <w:r w:rsidRPr="000A0136">
        <w:rPr>
          <w:spacing w:val="-1"/>
          <w:sz w:val="22"/>
          <w:szCs w:val="22"/>
        </w:rPr>
        <w:t>r</w:t>
      </w:r>
      <w:r w:rsidRPr="000A0136">
        <w:rPr>
          <w:sz w:val="22"/>
          <w:szCs w:val="22"/>
        </w:rPr>
        <w:t>st written.</w:t>
      </w:r>
    </w:p>
    <w:p w14:paraId="7E67BF5A" w14:textId="77777777" w:rsidR="00EA2309" w:rsidRPr="00EA2309" w:rsidRDefault="00EA2309" w:rsidP="00EA2309">
      <w:pPr>
        <w:widowControl w:val="0"/>
        <w:spacing w:before="15" w:line="260" w:lineRule="exact"/>
        <w:rPr>
          <w:rFonts w:ascii="NEW TIMES" w:eastAsiaTheme="minorHAnsi" w:hAnsi="NEW TIMES" w:cstheme="minorBidi"/>
        </w:rPr>
      </w:pPr>
    </w:p>
    <w:p w14:paraId="45FD7E4C" w14:textId="77777777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ind w:left="5040" w:hanging="5040"/>
        <w:jc w:val="both"/>
        <w:rPr>
          <w:rFonts w:ascii="Times New Roman Bold" w:hAnsi="Times New Roman Bold"/>
          <w:b/>
          <w:caps/>
        </w:rPr>
      </w:pPr>
      <w:bookmarkStart w:id="8" w:name="_Hlk182896403"/>
      <w:r w:rsidRPr="00886746">
        <w:rPr>
          <w:rFonts w:ascii="Times New Roman Bold" w:hAnsi="Times New Roman Bold"/>
          <w:b/>
          <w:caps/>
        </w:rPr>
        <w:t>Georgia Department of</w:t>
      </w:r>
      <w:r w:rsidRPr="00886746">
        <w:rPr>
          <w:rFonts w:ascii="Times New Roman Bold" w:hAnsi="Times New Roman Bold"/>
          <w:b/>
          <w:caps/>
        </w:rPr>
        <w:tab/>
      </w:r>
      <w:r>
        <w:rPr>
          <w:rFonts w:ascii="Times New Roman Bold" w:hAnsi="Times New Roman Bold"/>
          <w:b/>
          <w:caps/>
        </w:rPr>
        <w:tab/>
      </w:r>
      <w:r w:rsidRPr="00886746">
        <w:rPr>
          <w:rFonts w:ascii="Times New Roman Bold" w:hAnsi="Times New Roman Bold"/>
          <w:b/>
          <w:caps/>
          <w:highlight w:val="yellow"/>
        </w:rPr>
        <w:t>local government</w:t>
      </w:r>
      <w:r>
        <w:rPr>
          <w:rFonts w:ascii="Times New Roman Bold" w:hAnsi="Times New Roman Bold"/>
          <w:b/>
          <w:caps/>
        </w:rPr>
        <w:t>, georgia</w:t>
      </w:r>
    </w:p>
    <w:p w14:paraId="28E2F1FE" w14:textId="77777777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ind w:left="5040" w:hanging="5040"/>
        <w:jc w:val="both"/>
        <w:rPr>
          <w:rFonts w:ascii="Times New Roman Bold" w:hAnsi="Times New Roman Bold"/>
          <w:b/>
          <w:caps/>
        </w:rPr>
      </w:pPr>
      <w:r w:rsidRPr="00886746">
        <w:rPr>
          <w:rFonts w:ascii="Times New Roman Bold" w:hAnsi="Times New Roman Bold"/>
          <w:b/>
          <w:caps/>
        </w:rPr>
        <w:t>Transportation</w:t>
      </w:r>
      <w:r w:rsidRPr="00886746">
        <w:rPr>
          <w:rFonts w:ascii="Times New Roman Bold" w:hAnsi="Times New Roman Bold"/>
          <w:b/>
          <w:caps/>
        </w:rPr>
        <w:tab/>
      </w:r>
    </w:p>
    <w:p w14:paraId="256A6296" w14:textId="77777777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  <w:rPr>
          <w:rFonts w:ascii="Times New Roman Bold" w:hAnsi="Times New Roman Bold"/>
          <w:b/>
          <w:caps/>
        </w:rPr>
      </w:pPr>
    </w:p>
    <w:p w14:paraId="3F895FAF" w14:textId="7F6B87CF" w:rsidR="00E97BB3" w:rsidRPr="00886746" w:rsidRDefault="00E97BB3" w:rsidP="000A0136">
      <w:pPr>
        <w:tabs>
          <w:tab w:val="left" w:pos="3420"/>
          <w:tab w:val="left" w:pos="5130"/>
        </w:tabs>
        <w:spacing w:line="240" w:lineRule="atLeast"/>
        <w:ind w:right="7"/>
        <w:jc w:val="both"/>
      </w:pPr>
      <w:r w:rsidRPr="00886746">
        <w:t>By:</w:t>
      </w:r>
      <w:r w:rsidRPr="00886746">
        <w:rPr>
          <w:u w:val="single"/>
        </w:rPr>
        <w:t>______________________</w:t>
      </w:r>
      <w:r>
        <w:rPr>
          <w:u w:val="single"/>
        </w:rPr>
        <w:tab/>
      </w:r>
      <w:r w:rsidRPr="00886746">
        <w:rPr>
          <w:u w:val="single"/>
        </w:rPr>
        <w:t>______</w:t>
      </w:r>
      <w:r w:rsidRPr="00886746">
        <w:tab/>
        <w:t>By</w:t>
      </w:r>
      <w:r>
        <w:t>:</w:t>
      </w:r>
      <w:r w:rsidRPr="00886746">
        <w:rPr>
          <w:u w:val="single"/>
        </w:rPr>
        <w:t>_________________</w:t>
      </w:r>
      <w:r>
        <w:rPr>
          <w:u w:val="single"/>
        </w:rPr>
        <w:t xml:space="preserve">                 </w:t>
      </w:r>
      <w:r w:rsidRPr="00886746">
        <w:rPr>
          <w:u w:val="single"/>
        </w:rPr>
        <w:t>(Sea</w:t>
      </w:r>
      <w:r>
        <w:rPr>
          <w:u w:val="single"/>
        </w:rPr>
        <w:t>l)</w:t>
      </w:r>
    </w:p>
    <w:p w14:paraId="14289524" w14:textId="77777777" w:rsidR="00E97BB3" w:rsidRPr="00886746" w:rsidRDefault="00E97BB3" w:rsidP="00E97BB3">
      <w:pPr>
        <w:tabs>
          <w:tab w:val="left" w:pos="5472"/>
          <w:tab w:val="left" w:pos="5580"/>
          <w:tab w:val="right" w:pos="10656"/>
        </w:tabs>
        <w:spacing w:line="240" w:lineRule="atLeast"/>
        <w:jc w:val="both"/>
      </w:pPr>
      <w:r w:rsidRPr="00886746">
        <w:t>Commissioner</w:t>
      </w:r>
      <w:r w:rsidRPr="00886746">
        <w:tab/>
      </w:r>
      <w:r w:rsidRPr="00886746">
        <w:rPr>
          <w:highlight w:val="yellow"/>
        </w:rPr>
        <w:t>Mayor/Chairperson</w:t>
      </w:r>
    </w:p>
    <w:p w14:paraId="73EE5460" w14:textId="3D7F4076" w:rsidR="00E97BB3" w:rsidRPr="00886746" w:rsidRDefault="00E97BB3" w:rsidP="000A0136">
      <w:pPr>
        <w:tabs>
          <w:tab w:val="left" w:pos="5130"/>
          <w:tab w:val="left" w:pos="5580"/>
          <w:tab w:val="right" w:pos="10656"/>
        </w:tabs>
        <w:spacing w:line="240" w:lineRule="atLeast"/>
        <w:jc w:val="both"/>
      </w:pPr>
      <w:r w:rsidRPr="00886746">
        <w:tab/>
        <w:t>Name:________________________</w:t>
      </w:r>
      <w:r>
        <w:t>____</w:t>
      </w:r>
    </w:p>
    <w:p w14:paraId="1927DFF6" w14:textId="77777777" w:rsidR="00E97BB3" w:rsidRPr="00886746" w:rsidRDefault="00E97BB3" w:rsidP="00E97BB3">
      <w:pPr>
        <w:tabs>
          <w:tab w:val="left" w:pos="450"/>
          <w:tab w:val="left" w:pos="5472"/>
          <w:tab w:val="left" w:pos="5580"/>
          <w:tab w:val="right" w:pos="10656"/>
        </w:tabs>
        <w:spacing w:line="240" w:lineRule="atLeast"/>
        <w:jc w:val="both"/>
      </w:pPr>
    </w:p>
    <w:p w14:paraId="6B8D73F6" w14:textId="0F1E8ACB" w:rsidR="00E97BB3" w:rsidRPr="00886746" w:rsidRDefault="00E97BB3" w:rsidP="00E97BB3">
      <w:pPr>
        <w:tabs>
          <w:tab w:val="left" w:pos="5130"/>
          <w:tab w:val="right" w:pos="10656"/>
        </w:tabs>
        <w:spacing w:line="240" w:lineRule="atLeast"/>
        <w:jc w:val="both"/>
      </w:pPr>
      <w:r w:rsidRPr="00886746">
        <w:t xml:space="preserve"> </w:t>
      </w:r>
    </w:p>
    <w:p w14:paraId="5584C63C" w14:textId="77777777" w:rsidR="00E97BB3" w:rsidRDefault="00E97BB3" w:rsidP="00E97BB3">
      <w:pPr>
        <w:tabs>
          <w:tab w:val="left" w:pos="5130"/>
          <w:tab w:val="right" w:pos="10656"/>
        </w:tabs>
        <w:spacing w:line="240" w:lineRule="atLeast"/>
        <w:jc w:val="both"/>
      </w:pPr>
      <w:r w:rsidRPr="00886746">
        <w:t>Attest:</w:t>
      </w:r>
      <w:r>
        <w:tab/>
      </w:r>
      <w:r w:rsidRPr="00886746">
        <w:t>Signed, sealed and delivered this</w:t>
      </w:r>
      <w:r>
        <w:t xml:space="preserve"> </w:t>
      </w:r>
    </w:p>
    <w:p w14:paraId="2CA69BBB" w14:textId="5914FF4D" w:rsidR="00E97BB3" w:rsidRPr="00886746" w:rsidRDefault="00E97BB3" w:rsidP="00E97BB3">
      <w:pPr>
        <w:tabs>
          <w:tab w:val="left" w:pos="5130"/>
          <w:tab w:val="right" w:pos="10656"/>
        </w:tabs>
        <w:spacing w:line="240" w:lineRule="atLeast"/>
        <w:jc w:val="both"/>
      </w:pPr>
      <w:r>
        <w:tab/>
      </w:r>
      <w:r w:rsidRPr="00886746">
        <w:rPr>
          <w:shd w:val="clear" w:color="auto" w:fill="FFFF00"/>
        </w:rPr>
        <w:t>_______________</w:t>
      </w:r>
      <w:r w:rsidRPr="00886746">
        <w:t xml:space="preserve">, </w:t>
      </w:r>
    </w:p>
    <w:p w14:paraId="0EB1160D" w14:textId="4679AC4F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</w:pPr>
      <w:r w:rsidRPr="00886746">
        <w:t>________________________________</w:t>
      </w:r>
      <w:r>
        <w:t>__</w:t>
      </w:r>
      <w:r>
        <w:tab/>
      </w:r>
      <w:r w:rsidRPr="00886746">
        <w:t>in the presence of:</w:t>
      </w:r>
    </w:p>
    <w:p w14:paraId="3AA79E48" w14:textId="2C8D6C0B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</w:pPr>
      <w:r w:rsidRPr="00886746">
        <w:t>Treasurer</w:t>
      </w:r>
    </w:p>
    <w:p w14:paraId="4B6FF46A" w14:textId="77777777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</w:pPr>
    </w:p>
    <w:p w14:paraId="29378894" w14:textId="6AB6F674" w:rsidR="00E97BB3" w:rsidRPr="00886746" w:rsidRDefault="00E97BB3" w:rsidP="00E97BB3">
      <w:pPr>
        <w:tabs>
          <w:tab w:val="left" w:pos="5130"/>
        </w:tabs>
        <w:spacing w:line="240" w:lineRule="atLeast"/>
        <w:jc w:val="both"/>
        <w:rPr>
          <w:u w:val="single"/>
        </w:rPr>
      </w:pPr>
      <w:r>
        <w:tab/>
      </w:r>
      <w:r w:rsidRPr="00886746">
        <w:t>________________________________</w:t>
      </w:r>
      <w:r>
        <w:t>____</w:t>
      </w:r>
    </w:p>
    <w:p w14:paraId="527F6B2F" w14:textId="7BCA35B2" w:rsidR="00E97BB3" w:rsidRPr="00886746" w:rsidRDefault="00E97BB3" w:rsidP="00E97BB3">
      <w:pPr>
        <w:tabs>
          <w:tab w:val="left" w:pos="5130"/>
        </w:tabs>
        <w:spacing w:line="240" w:lineRule="atLeast"/>
        <w:jc w:val="both"/>
      </w:pPr>
      <w:r w:rsidRPr="00886746">
        <w:tab/>
        <w:t>Notary Public</w:t>
      </w:r>
      <w:r>
        <w:tab/>
      </w:r>
      <w:r>
        <w:tab/>
        <w:t xml:space="preserve">                 (</w:t>
      </w:r>
      <w:r w:rsidRPr="00886746">
        <w:t>Notary Seal)</w:t>
      </w:r>
    </w:p>
    <w:p w14:paraId="7D3FC69B" w14:textId="0AF0A855" w:rsidR="00E97BB3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</w:pPr>
      <w:r>
        <w:tab/>
      </w:r>
      <w:r w:rsidRPr="00886746">
        <w:t>Name:_</w:t>
      </w:r>
      <w:r w:rsidRPr="00886746">
        <w:rPr>
          <w:u w:val="single"/>
        </w:rPr>
        <w:t xml:space="preserve"> </w:t>
      </w:r>
      <w:r w:rsidRPr="00886746">
        <w:t>________________________</w:t>
      </w:r>
      <w:r>
        <w:t>______</w:t>
      </w:r>
    </w:p>
    <w:p w14:paraId="12B33507" w14:textId="543092A5" w:rsidR="00E97BB3" w:rsidRPr="00886746" w:rsidRDefault="00E97BB3" w:rsidP="00E97BB3">
      <w:pPr>
        <w:tabs>
          <w:tab w:val="left" w:pos="5130"/>
          <w:tab w:val="left" w:pos="5472"/>
          <w:tab w:val="right" w:pos="10656"/>
        </w:tabs>
        <w:spacing w:line="240" w:lineRule="atLeast"/>
        <w:jc w:val="both"/>
      </w:pPr>
      <w:r>
        <w:tab/>
        <w:t>Title:</w:t>
      </w:r>
      <w:r w:rsidRPr="00886746">
        <w:t>________________________</w:t>
      </w:r>
      <w:r>
        <w:t>________</w:t>
      </w:r>
      <w:r>
        <w:tab/>
        <w:t xml:space="preserve"> </w:t>
      </w:r>
    </w:p>
    <w:p w14:paraId="000605D1" w14:textId="77777777" w:rsidR="00E97BB3" w:rsidRPr="00886746" w:rsidRDefault="00E97BB3" w:rsidP="00E97BB3">
      <w:pPr>
        <w:tabs>
          <w:tab w:val="left" w:pos="3870"/>
          <w:tab w:val="left" w:pos="5130"/>
          <w:tab w:val="right" w:pos="10080"/>
        </w:tabs>
        <w:spacing w:line="240" w:lineRule="atLeast"/>
        <w:jc w:val="both"/>
      </w:pPr>
      <w:r w:rsidRPr="00886746">
        <w:tab/>
      </w:r>
    </w:p>
    <w:p w14:paraId="0219E637" w14:textId="77777777" w:rsidR="00E97BB3" w:rsidRDefault="00E97BB3" w:rsidP="00E97BB3">
      <w:pPr>
        <w:tabs>
          <w:tab w:val="left" w:pos="3870"/>
          <w:tab w:val="left" w:pos="5130"/>
          <w:tab w:val="right" w:pos="10080"/>
        </w:tabs>
        <w:spacing w:line="240" w:lineRule="atLeast"/>
        <w:jc w:val="both"/>
      </w:pPr>
      <w:r w:rsidRPr="00886746">
        <w:tab/>
      </w:r>
      <w:r w:rsidRPr="00886746">
        <w:tab/>
      </w:r>
    </w:p>
    <w:p w14:paraId="36A183CE" w14:textId="77777777" w:rsidR="00E97BB3" w:rsidRDefault="00E97BB3" w:rsidP="00E97BB3">
      <w:pPr>
        <w:tabs>
          <w:tab w:val="left" w:pos="3870"/>
          <w:tab w:val="left" w:pos="5130"/>
          <w:tab w:val="right" w:pos="10080"/>
        </w:tabs>
        <w:spacing w:line="240" w:lineRule="atLeast"/>
        <w:ind w:left="5040" w:right="72"/>
        <w:jc w:val="both"/>
      </w:pPr>
      <w:r>
        <w:tab/>
      </w:r>
      <w:r w:rsidRPr="00886746">
        <w:t xml:space="preserve">This Agreement, approved by </w:t>
      </w:r>
    </w:p>
    <w:p w14:paraId="6D4A4354" w14:textId="1EE30C24" w:rsidR="00E97BB3" w:rsidRPr="00886746" w:rsidRDefault="00E97BB3" w:rsidP="000A0136">
      <w:pPr>
        <w:tabs>
          <w:tab w:val="left" w:pos="3870"/>
          <w:tab w:val="left" w:pos="5130"/>
          <w:tab w:val="right" w:pos="10080"/>
        </w:tabs>
        <w:spacing w:line="240" w:lineRule="atLeast"/>
        <w:ind w:left="5040" w:right="97"/>
      </w:pPr>
      <w:r>
        <w:rPr>
          <w:highlight w:val="yellow"/>
        </w:rPr>
        <w:t xml:space="preserve">  </w:t>
      </w:r>
      <w:r w:rsidRPr="00886746">
        <w:rPr>
          <w:highlight w:val="yellow"/>
        </w:rPr>
        <w:t>LOCAL GOVERNMENT</w:t>
      </w:r>
      <w:r>
        <w:t xml:space="preserve"> </w:t>
      </w:r>
      <w:r w:rsidRPr="00886746">
        <w:t>,</w:t>
      </w:r>
      <w:r>
        <w:t xml:space="preserve"> on</w:t>
      </w:r>
      <w:r w:rsidRPr="00886746">
        <w:t xml:space="preserve"> ___________(date)</w:t>
      </w:r>
    </w:p>
    <w:p w14:paraId="56F3C5C9" w14:textId="77777777" w:rsidR="00E97BB3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</w:p>
    <w:p w14:paraId="5505DECE" w14:textId="440D3149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>
        <w:tab/>
      </w:r>
      <w:r w:rsidRPr="00886746">
        <w:t>Attest:</w:t>
      </w:r>
    </w:p>
    <w:p w14:paraId="3388BA1A" w14:textId="77777777" w:rsidR="00E97BB3" w:rsidRPr="00886746" w:rsidRDefault="00E97BB3" w:rsidP="00E97BB3">
      <w:pPr>
        <w:tabs>
          <w:tab w:val="left" w:pos="5184"/>
          <w:tab w:val="right" w:pos="10080"/>
        </w:tabs>
        <w:spacing w:line="240" w:lineRule="atLeast"/>
        <w:jc w:val="both"/>
      </w:pPr>
    </w:p>
    <w:p w14:paraId="1F5847D8" w14:textId="733F301D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 w:rsidRPr="00886746">
        <w:tab/>
        <w:t>______________________________</w:t>
      </w:r>
      <w:r>
        <w:t>______</w:t>
      </w:r>
    </w:p>
    <w:p w14:paraId="18C8FF7D" w14:textId="77777777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 w:rsidRPr="00886746">
        <w:tab/>
        <w:t>Name and Title</w:t>
      </w:r>
    </w:p>
    <w:p w14:paraId="71FE25F7" w14:textId="77777777" w:rsidR="00E97BB3" w:rsidRPr="00886746" w:rsidRDefault="00E97BB3" w:rsidP="00E97BB3">
      <w:pPr>
        <w:tabs>
          <w:tab w:val="left" w:pos="5184"/>
          <w:tab w:val="right" w:pos="10080"/>
        </w:tabs>
        <w:spacing w:line="240" w:lineRule="atLeast"/>
        <w:jc w:val="both"/>
      </w:pPr>
    </w:p>
    <w:p w14:paraId="3E03607A" w14:textId="77777777" w:rsidR="00E97BB3" w:rsidRPr="00886746" w:rsidRDefault="00E97BB3" w:rsidP="00E97BB3">
      <w:pPr>
        <w:tabs>
          <w:tab w:val="left" w:pos="5184"/>
          <w:tab w:val="right" w:pos="10080"/>
        </w:tabs>
        <w:spacing w:line="240" w:lineRule="atLeast"/>
        <w:jc w:val="both"/>
      </w:pPr>
    </w:p>
    <w:p w14:paraId="229909F4" w14:textId="77777777" w:rsidR="00E97BB3" w:rsidRPr="00886746" w:rsidRDefault="00E97BB3" w:rsidP="00E97BB3">
      <w:pPr>
        <w:tabs>
          <w:tab w:val="left" w:pos="5184"/>
          <w:tab w:val="right" w:pos="10080"/>
        </w:tabs>
        <w:spacing w:line="240" w:lineRule="atLeast"/>
        <w:jc w:val="both"/>
      </w:pPr>
    </w:p>
    <w:p w14:paraId="641FA31D" w14:textId="77777777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 w:rsidRPr="00886746">
        <w:tab/>
        <w:t>_</w:t>
      </w:r>
      <w:r w:rsidRPr="00886746">
        <w:rPr>
          <w:highlight w:val="yellow"/>
        </w:rPr>
        <w:t>______________</w:t>
      </w:r>
      <w:r w:rsidRPr="00886746">
        <w:t>________________</w:t>
      </w:r>
    </w:p>
    <w:p w14:paraId="2CC188B2" w14:textId="77777777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 w:rsidRPr="00886746">
        <w:tab/>
        <w:t xml:space="preserve">Federal Employer Identification </w:t>
      </w:r>
    </w:p>
    <w:p w14:paraId="17A5E37E" w14:textId="77777777" w:rsidR="00E97BB3" w:rsidRPr="00886746" w:rsidRDefault="00E97BB3" w:rsidP="00E97BB3">
      <w:pPr>
        <w:tabs>
          <w:tab w:val="left" w:pos="5130"/>
          <w:tab w:val="right" w:pos="10080"/>
        </w:tabs>
        <w:spacing w:line="240" w:lineRule="atLeast"/>
        <w:jc w:val="both"/>
      </w:pPr>
      <w:r w:rsidRPr="00886746">
        <w:tab/>
        <w:t>Number:</w:t>
      </w:r>
    </w:p>
    <w:p w14:paraId="459222B5" w14:textId="77777777" w:rsidR="00E97BB3" w:rsidRDefault="00E97BB3">
      <w:pPr>
        <w:rPr>
          <w:rFonts w:ascii="NEW TIMES" w:hAnsi="NEW TIMES" w:cstheme="minorBidi"/>
          <w:b/>
          <w:bCs/>
          <w:caps/>
          <w:spacing w:val="-1"/>
        </w:rPr>
      </w:pPr>
      <w:r>
        <w:rPr>
          <w:rFonts w:ascii="NEW TIMES" w:hAnsi="NEW TIMES" w:cstheme="minorBidi"/>
          <w:b/>
          <w:bCs/>
          <w:caps/>
          <w:spacing w:val="-1"/>
        </w:rPr>
        <w:br w:type="page"/>
      </w:r>
    </w:p>
    <w:bookmarkEnd w:id="8"/>
    <w:p w14:paraId="067E5EAC" w14:textId="77777777" w:rsidR="002A35E9" w:rsidRPr="002E6D52" w:rsidRDefault="002A35E9" w:rsidP="002A35E9">
      <w:pPr>
        <w:widowControl w:val="0"/>
        <w:spacing w:before="67"/>
        <w:ind w:left="46"/>
        <w:jc w:val="center"/>
        <w:outlineLvl w:val="0"/>
        <w:rPr>
          <w:b/>
        </w:rPr>
      </w:pPr>
      <w:r w:rsidRPr="002E6D52">
        <w:rPr>
          <w:b/>
        </w:rPr>
        <w:lastRenderedPageBreak/>
        <w:t>E</w:t>
      </w:r>
      <w:r w:rsidRPr="002E6D52">
        <w:rPr>
          <w:b/>
          <w:spacing w:val="-1"/>
        </w:rPr>
        <w:t>X</w:t>
      </w:r>
      <w:r w:rsidRPr="002E6D52">
        <w:rPr>
          <w:b/>
        </w:rPr>
        <w:t>HIBIT A</w:t>
      </w:r>
    </w:p>
    <w:p w14:paraId="39028FA0" w14:textId="77777777" w:rsidR="002A35E9" w:rsidRPr="002E6D52" w:rsidRDefault="002A35E9" w:rsidP="002A35E9">
      <w:pPr>
        <w:widowControl w:val="0"/>
        <w:spacing w:before="4" w:line="200" w:lineRule="exact"/>
        <w:ind w:left="46"/>
        <w:rPr>
          <w:rFonts w:eastAsiaTheme="minorHAnsi"/>
          <w:b/>
        </w:rPr>
      </w:pPr>
    </w:p>
    <w:p w14:paraId="7F12BE06" w14:textId="6F9C1833" w:rsidR="002A35E9" w:rsidRPr="002E6D52" w:rsidRDefault="00DC6EF3" w:rsidP="002A35E9">
      <w:pPr>
        <w:widowControl w:val="0"/>
        <w:ind w:left="46"/>
        <w:jc w:val="center"/>
        <w:rPr>
          <w:b/>
        </w:rPr>
      </w:pPr>
      <w:r>
        <w:rPr>
          <w:b/>
          <w:highlight w:val="yellow"/>
        </w:rPr>
        <w:t xml:space="preserve">[Instruction Note: </w:t>
      </w:r>
      <w:r w:rsidR="002A35E9" w:rsidRPr="000A0136">
        <w:rPr>
          <w:b/>
          <w:highlight w:val="yellow"/>
        </w:rPr>
        <w:t>Insert Revised/Updated STIP/TIP Sheet</w:t>
      </w:r>
      <w:r w:rsidRPr="000A0136">
        <w:rPr>
          <w:b/>
          <w:highlight w:val="yellow"/>
        </w:rPr>
        <w:t>, if applicable</w:t>
      </w:r>
      <w:r>
        <w:rPr>
          <w:b/>
          <w:highlight w:val="yellow"/>
        </w:rPr>
        <w:t>; otherwise, DELETE]</w:t>
      </w:r>
    </w:p>
    <w:p w14:paraId="0D10DA7A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5A9A3C2E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6A03A3F3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28B5890E" w14:textId="77777777" w:rsidR="00E32C6A" w:rsidRPr="002A35E9" w:rsidRDefault="00E32C6A" w:rsidP="002A35E9">
      <w:pPr>
        <w:widowControl w:val="0"/>
        <w:ind w:left="46"/>
        <w:jc w:val="center"/>
        <w:rPr>
          <w:bCs/>
        </w:rPr>
      </w:pPr>
    </w:p>
    <w:p w14:paraId="324CCE3C" w14:textId="43A45309" w:rsidR="002A35E9" w:rsidRPr="00F80313" w:rsidRDefault="002A35E9" w:rsidP="00C435E1">
      <w:pPr>
        <w:widowControl w:val="0"/>
        <w:ind w:left="46"/>
        <w:jc w:val="center"/>
        <w:rPr>
          <w:b/>
        </w:rPr>
      </w:pPr>
      <w:r w:rsidRPr="002A35E9">
        <w:rPr>
          <w:bCs/>
        </w:rPr>
        <w:br w:type="page"/>
      </w:r>
    </w:p>
    <w:p w14:paraId="479096DC" w14:textId="77777777" w:rsidR="00221212" w:rsidRDefault="00221212" w:rsidP="002A35E9">
      <w:pPr>
        <w:widowControl w:val="0"/>
        <w:ind w:left="46"/>
        <w:jc w:val="center"/>
        <w:rPr>
          <w:bCs/>
        </w:rPr>
      </w:pPr>
    </w:p>
    <w:p w14:paraId="60CD8911" w14:textId="45A3ED95" w:rsidR="005218FE" w:rsidRDefault="00E97BB3" w:rsidP="002A35E9">
      <w:pPr>
        <w:widowControl w:val="0"/>
        <w:ind w:left="46"/>
        <w:jc w:val="center"/>
        <w:rPr>
          <w:b/>
        </w:rPr>
      </w:pPr>
      <w:bookmarkStart w:id="9" w:name="_Hlk182474659"/>
      <w:r>
        <w:rPr>
          <w:b/>
        </w:rPr>
        <w:t>Attachment 1</w:t>
      </w:r>
    </w:p>
    <w:p w14:paraId="1E9D7A18" w14:textId="52FAC22E" w:rsidR="0030231B" w:rsidRPr="002E6D52" w:rsidRDefault="0030231B" w:rsidP="002A35E9">
      <w:pPr>
        <w:widowControl w:val="0"/>
        <w:ind w:left="46"/>
        <w:jc w:val="center"/>
        <w:rPr>
          <w:b/>
        </w:rPr>
      </w:pPr>
      <w:r>
        <w:rPr>
          <w:b/>
        </w:rPr>
        <w:t>BUDGET ESTIMATE</w:t>
      </w:r>
    </w:p>
    <w:p w14:paraId="72F9179E" w14:textId="77777777" w:rsidR="00F80313" w:rsidRPr="002A35E9" w:rsidRDefault="00F80313" w:rsidP="00F80313">
      <w:pPr>
        <w:widowControl w:val="0"/>
        <w:spacing w:line="360" w:lineRule="auto"/>
        <w:ind w:left="46"/>
        <w:jc w:val="center"/>
        <w:rPr>
          <w:rFonts w:eastAsiaTheme="minorHAnsi"/>
        </w:rPr>
      </w:pPr>
    </w:p>
    <w:p w14:paraId="3B06C366" w14:textId="77777777" w:rsidR="00F80313" w:rsidRPr="002A35E9" w:rsidRDefault="00F80313" w:rsidP="00F80313">
      <w:pPr>
        <w:widowControl w:val="0"/>
        <w:spacing w:before="69"/>
        <w:ind w:left="46"/>
        <w:jc w:val="center"/>
        <w:rPr>
          <w:b/>
        </w:rPr>
      </w:pPr>
      <w:r w:rsidRPr="002A35E9">
        <w:rPr>
          <w:b/>
          <w:spacing w:val="-1"/>
          <w:u w:val="single" w:color="000000"/>
        </w:rPr>
        <w:t>O</w:t>
      </w:r>
      <w:r w:rsidRPr="002A35E9">
        <w:rPr>
          <w:b/>
          <w:spacing w:val="-2"/>
          <w:u w:val="single" w:color="000000"/>
        </w:rPr>
        <w:t>r</w:t>
      </w:r>
      <w:r w:rsidRPr="002A35E9">
        <w:rPr>
          <w:b/>
          <w:u w:val="single" w:color="000000"/>
        </w:rPr>
        <w:t>i</w:t>
      </w:r>
      <w:r w:rsidRPr="002A35E9">
        <w:rPr>
          <w:b/>
          <w:spacing w:val="-3"/>
          <w:u w:val="single" w:color="000000"/>
        </w:rPr>
        <w:t>g</w:t>
      </w:r>
      <w:r w:rsidRPr="002A35E9">
        <w:rPr>
          <w:b/>
          <w:u w:val="single" w:color="000000"/>
        </w:rPr>
        <w:t>inal</w:t>
      </w:r>
      <w:r w:rsidRPr="002A35E9">
        <w:rPr>
          <w:b/>
          <w:spacing w:val="1"/>
          <w:u w:val="single" w:color="000000"/>
        </w:rPr>
        <w:t xml:space="preserve"> </w:t>
      </w:r>
      <w:bookmarkStart w:id="10" w:name="_Hlk182474687"/>
      <w:r>
        <w:rPr>
          <w:b/>
          <w:spacing w:val="1"/>
          <w:u w:val="single" w:color="000000"/>
        </w:rPr>
        <w:t>Project Framework Agreement (PFA)</w:t>
      </w:r>
      <w:r w:rsidRPr="002A35E9">
        <w:rPr>
          <w:b/>
          <w:spacing w:val="1"/>
          <w:u w:val="single" w:color="000000"/>
        </w:rPr>
        <w:t xml:space="preserve"> </w:t>
      </w:r>
      <w:r w:rsidRPr="002A35E9">
        <w:rPr>
          <w:b/>
          <w:u w:val="single" w:color="000000"/>
        </w:rPr>
        <w:t>A</w:t>
      </w:r>
      <w:r w:rsidRPr="002A35E9">
        <w:rPr>
          <w:b/>
          <w:spacing w:val="-3"/>
          <w:u w:val="single" w:color="000000"/>
        </w:rPr>
        <w:t>m</w:t>
      </w:r>
      <w:r w:rsidRPr="002A35E9">
        <w:rPr>
          <w:b/>
          <w:u w:val="single" w:color="000000"/>
        </w:rPr>
        <w:t>ount</w:t>
      </w:r>
      <w:r>
        <w:rPr>
          <w:b/>
          <w:u w:val="single" w:color="000000"/>
        </w:rPr>
        <w:t xml:space="preserve"> </w:t>
      </w:r>
      <w:bookmarkEnd w:id="10"/>
    </w:p>
    <w:p w14:paraId="0D83061C" w14:textId="77777777" w:rsidR="00F80313" w:rsidRPr="002A35E9" w:rsidRDefault="00F80313" w:rsidP="00F80313">
      <w:pPr>
        <w:widowControl w:val="0"/>
        <w:spacing w:before="5" w:line="20" w:lineRule="exact"/>
        <w:ind w:left="46"/>
        <w:rPr>
          <w:rFonts w:eastAsiaTheme="minorHAnsi"/>
        </w:rPr>
      </w:pPr>
    </w:p>
    <w:tbl>
      <w:tblPr>
        <w:tblW w:w="9287" w:type="dxa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0"/>
        <w:gridCol w:w="3567"/>
      </w:tblGrid>
      <w:tr w:rsidR="00F80313" w:rsidRPr="002A35E9" w14:paraId="3A4D1620" w14:textId="77777777" w:rsidTr="00B42972">
        <w:trPr>
          <w:trHeight w:hRule="exact" w:val="366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768E22C8" w14:textId="77777777" w:rsidR="00F80313" w:rsidRPr="002A35E9" w:rsidRDefault="00F80313" w:rsidP="00B42972">
            <w:pPr>
              <w:widowControl w:val="0"/>
              <w:spacing w:before="29"/>
              <w:ind w:left="46"/>
            </w:pPr>
            <w:r>
              <w:rPr>
                <w:spacing w:val="-2"/>
              </w:rPr>
              <w:t xml:space="preserve">Original PFA </w:t>
            </w:r>
            <w:r w:rsidRPr="002A35E9">
              <w:rPr>
                <w:spacing w:val="-2"/>
              </w:rPr>
              <w:t>F</w:t>
            </w:r>
            <w:r w:rsidRPr="002A35E9">
              <w:rPr>
                <w:spacing w:val="-1"/>
              </w:rPr>
              <w:t>e</w:t>
            </w:r>
            <w:r w:rsidRPr="002A35E9">
              <w:t>d</w:t>
            </w:r>
            <w:r w:rsidRPr="002A35E9">
              <w:rPr>
                <w:spacing w:val="-1"/>
              </w:rPr>
              <w:t>e</w:t>
            </w:r>
            <w:r w:rsidRPr="002A35E9">
              <w:t>r</w:t>
            </w:r>
            <w:r w:rsidRPr="002A35E9">
              <w:rPr>
                <w:spacing w:val="-3"/>
              </w:rPr>
              <w:t>a</w:t>
            </w:r>
            <w:r w:rsidRPr="002A35E9">
              <w:t xml:space="preserve">l </w:t>
            </w:r>
            <w:r>
              <w:t>Share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45D93ED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16D6D8CA" w14:textId="77777777" w:rsidTr="00B42972">
        <w:trPr>
          <w:trHeight w:hRule="exact" w:val="366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3A5696CD" w14:textId="77777777" w:rsidR="00F80313" w:rsidRDefault="00F80313" w:rsidP="00B42972">
            <w:pPr>
              <w:widowControl w:val="0"/>
              <w:spacing w:before="29"/>
              <w:ind w:left="46"/>
              <w:rPr>
                <w:spacing w:val="-2"/>
              </w:rPr>
            </w:pPr>
            <w:r>
              <w:rPr>
                <w:spacing w:val="-2"/>
              </w:rPr>
              <w:t>Original PFA State Share: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26E413C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05FC82FD" w14:textId="77777777" w:rsidTr="00B42972">
        <w:trPr>
          <w:trHeight w:hRule="exact" w:val="391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4B4772A8" w14:textId="77777777" w:rsidR="00F80313" w:rsidRPr="002A35E9" w:rsidRDefault="00F80313" w:rsidP="00B42972">
            <w:pPr>
              <w:widowControl w:val="0"/>
              <w:spacing w:before="55"/>
              <w:ind w:left="46"/>
            </w:pPr>
            <w:r>
              <w:rPr>
                <w:spacing w:val="-2"/>
              </w:rPr>
              <w:t>Original PFA</w:t>
            </w:r>
            <w:r>
              <w:rPr>
                <w:spacing w:val="-4"/>
              </w:rPr>
              <w:t xml:space="preserve"> </w:t>
            </w:r>
            <w:r w:rsidRPr="002A35E9">
              <w:rPr>
                <w:spacing w:val="-4"/>
              </w:rPr>
              <w:t>L</w:t>
            </w:r>
            <w:r w:rsidRPr="002A35E9">
              <w:t>o</w:t>
            </w:r>
            <w:r w:rsidRPr="002A35E9">
              <w:rPr>
                <w:spacing w:val="1"/>
              </w:rPr>
              <w:t>c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t>Share: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0F06767E" w14:textId="77777777" w:rsidR="00F80313" w:rsidRPr="002A35E9" w:rsidRDefault="00F80313" w:rsidP="00B42972">
            <w:pPr>
              <w:widowControl w:val="0"/>
              <w:spacing w:before="55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07F466E" w14:textId="77777777" w:rsidTr="00B42972">
        <w:trPr>
          <w:trHeight w:hRule="exact" w:val="367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4339D4C3" w14:textId="77777777" w:rsidR="00F80313" w:rsidRPr="002A35E9" w:rsidRDefault="00F80313" w:rsidP="00B42972">
            <w:pPr>
              <w:widowControl w:val="0"/>
              <w:spacing w:before="56"/>
              <w:ind w:left="46"/>
            </w:pPr>
            <w:r w:rsidRPr="002A35E9">
              <w:t>To</w:t>
            </w:r>
            <w:r w:rsidRPr="002A35E9">
              <w:rPr>
                <w:spacing w:val="1"/>
              </w:rPr>
              <w:t>t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rPr>
                <w:spacing w:val="-2"/>
              </w:rPr>
              <w:t>Original PFA</w:t>
            </w:r>
            <w:r w:rsidRPr="002A35E9">
              <w:t xml:space="preserve"> A</w:t>
            </w:r>
            <w:r w:rsidRPr="002A35E9">
              <w:rPr>
                <w:spacing w:val="-2"/>
              </w:rPr>
              <w:t>m</w:t>
            </w:r>
            <w:r w:rsidRPr="002A35E9">
              <w:t>oun</w:t>
            </w:r>
            <w:r w:rsidRPr="002A35E9">
              <w:rPr>
                <w:spacing w:val="1"/>
              </w:rPr>
              <w:t>t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1CA4272A" w14:textId="77777777" w:rsidR="00F80313" w:rsidRPr="002A35E9" w:rsidRDefault="00F80313" w:rsidP="00B42972">
            <w:pPr>
              <w:widowControl w:val="0"/>
              <w:spacing w:before="56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3663E9EF" w14:textId="77777777" w:rsidTr="00B42972">
        <w:trPr>
          <w:trHeight w:hRule="exact" w:val="367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0DBDD171" w14:textId="77777777" w:rsidR="00F80313" w:rsidRPr="002A35E9" w:rsidRDefault="00F80313" w:rsidP="00B42972">
            <w:pPr>
              <w:widowControl w:val="0"/>
              <w:spacing w:before="56"/>
              <w:ind w:left="46"/>
            </w:pPr>
            <w:r w:rsidRPr="002A35E9">
              <w:t>To</w:t>
            </w:r>
            <w:r w:rsidRPr="002A35E9">
              <w:rPr>
                <w:spacing w:val="1"/>
              </w:rPr>
              <w:t>t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rPr>
                <w:spacing w:val="-2"/>
              </w:rPr>
              <w:t>Original PFA</w:t>
            </w:r>
            <w:r>
              <w:t xml:space="preserve"> Eligible for Reimbursement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4618899B" w14:textId="77777777" w:rsidR="00F80313" w:rsidRPr="002A35E9" w:rsidRDefault="00F80313" w:rsidP="00B42972">
            <w:pPr>
              <w:widowControl w:val="0"/>
              <w:spacing w:before="56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bookmarkEnd w:id="9"/>
    </w:tbl>
    <w:p w14:paraId="32123B82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0081C139" w14:textId="77777777" w:rsidR="00F80313" w:rsidRPr="002A35E9" w:rsidRDefault="00F80313" w:rsidP="00F80313">
      <w:pPr>
        <w:widowControl w:val="0"/>
        <w:spacing w:before="10" w:line="260" w:lineRule="exact"/>
        <w:ind w:left="46"/>
        <w:rPr>
          <w:rFonts w:eastAsiaTheme="minorHAnsi"/>
        </w:rPr>
      </w:pPr>
    </w:p>
    <w:p w14:paraId="0CDE56C4" w14:textId="77777777" w:rsidR="00F80313" w:rsidRDefault="00F80313" w:rsidP="00F80313">
      <w:pPr>
        <w:widowControl w:val="0"/>
        <w:spacing w:before="71"/>
        <w:ind w:left="46"/>
        <w:jc w:val="center"/>
        <w:rPr>
          <w:b/>
          <w:bCs/>
          <w:u w:val="thick" w:color="000000"/>
        </w:rPr>
      </w:pPr>
      <w:r w:rsidRPr="002A35E9">
        <w:rPr>
          <w:b/>
          <w:bCs/>
          <w:u w:val="thick" w:color="000000"/>
        </w:rPr>
        <w:t>S</w:t>
      </w:r>
      <w:r w:rsidRPr="002A35E9">
        <w:rPr>
          <w:b/>
          <w:bCs/>
          <w:spacing w:val="-1"/>
          <w:u w:val="thick" w:color="000000"/>
        </w:rPr>
        <w:t>u</w:t>
      </w:r>
      <w:r w:rsidRPr="002A35E9">
        <w:rPr>
          <w:b/>
          <w:bCs/>
          <w:u w:val="thick" w:color="000000"/>
        </w:rPr>
        <w:t>p</w:t>
      </w:r>
      <w:r w:rsidRPr="002A35E9">
        <w:rPr>
          <w:b/>
          <w:bCs/>
          <w:spacing w:val="-1"/>
          <w:u w:val="thick" w:color="000000"/>
        </w:rPr>
        <w:t>p</w:t>
      </w:r>
      <w:r w:rsidRPr="002A35E9">
        <w:rPr>
          <w:b/>
          <w:bCs/>
          <w:u w:val="thick" w:color="000000"/>
        </w:rPr>
        <w:t>l</w:t>
      </w:r>
      <w:r w:rsidRPr="002A35E9">
        <w:rPr>
          <w:b/>
          <w:bCs/>
          <w:spacing w:val="-2"/>
          <w:u w:val="thick" w:color="000000"/>
        </w:rPr>
        <w:t>e</w:t>
      </w:r>
      <w:r w:rsidRPr="002A35E9">
        <w:rPr>
          <w:b/>
          <w:bCs/>
          <w:u w:val="thick" w:color="000000"/>
        </w:rPr>
        <w:t>m</w:t>
      </w:r>
      <w:r w:rsidRPr="002A35E9">
        <w:rPr>
          <w:b/>
          <w:bCs/>
          <w:spacing w:val="-1"/>
          <w:u w:val="thick" w:color="000000"/>
        </w:rPr>
        <w:t>e</w:t>
      </w:r>
      <w:r w:rsidRPr="002A35E9">
        <w:rPr>
          <w:b/>
          <w:bCs/>
          <w:u w:val="thick" w:color="000000"/>
        </w:rPr>
        <w:t>nt</w:t>
      </w:r>
      <w:r w:rsidRPr="002A35E9">
        <w:rPr>
          <w:b/>
          <w:bCs/>
          <w:spacing w:val="-2"/>
          <w:u w:val="thick" w:color="000000"/>
        </w:rPr>
        <w:t>a</w:t>
      </w:r>
      <w:r w:rsidRPr="002A35E9">
        <w:rPr>
          <w:b/>
          <w:bCs/>
          <w:u w:val="thick" w:color="000000"/>
        </w:rPr>
        <w:t>l</w:t>
      </w:r>
      <w:r w:rsidRPr="002A35E9">
        <w:rPr>
          <w:b/>
          <w:bCs/>
          <w:spacing w:val="-10"/>
          <w:u w:val="thick" w:color="000000"/>
        </w:rPr>
        <w:t xml:space="preserve"> </w:t>
      </w:r>
      <w:r w:rsidRPr="002A35E9">
        <w:rPr>
          <w:b/>
          <w:bCs/>
          <w:spacing w:val="-3"/>
          <w:u w:val="thick" w:color="000000"/>
        </w:rPr>
        <w:t>A</w:t>
      </w:r>
      <w:r w:rsidRPr="002A35E9">
        <w:rPr>
          <w:b/>
          <w:bCs/>
          <w:spacing w:val="1"/>
          <w:u w:val="thick" w:color="000000"/>
        </w:rPr>
        <w:t>g</w:t>
      </w:r>
      <w:r w:rsidRPr="002A35E9">
        <w:rPr>
          <w:b/>
          <w:bCs/>
          <w:spacing w:val="-3"/>
          <w:u w:val="thick" w:color="000000"/>
        </w:rPr>
        <w:t>r</w:t>
      </w:r>
      <w:r w:rsidRPr="002A35E9">
        <w:rPr>
          <w:b/>
          <w:bCs/>
          <w:u w:val="thick" w:color="000000"/>
        </w:rPr>
        <w:t>e</w:t>
      </w:r>
      <w:r w:rsidRPr="002A35E9">
        <w:rPr>
          <w:b/>
          <w:bCs/>
          <w:spacing w:val="-3"/>
          <w:u w:val="thick" w:color="000000"/>
        </w:rPr>
        <w:t>e</w:t>
      </w:r>
      <w:r w:rsidRPr="002A35E9">
        <w:rPr>
          <w:b/>
          <w:bCs/>
          <w:u w:val="thick" w:color="000000"/>
        </w:rPr>
        <w:t>ment</w:t>
      </w:r>
      <w:r w:rsidRPr="002A35E9">
        <w:rPr>
          <w:b/>
          <w:bCs/>
          <w:spacing w:val="-12"/>
          <w:u w:val="thick" w:color="000000"/>
        </w:rPr>
        <w:t xml:space="preserve"> </w:t>
      </w:r>
      <w:r>
        <w:rPr>
          <w:b/>
          <w:bCs/>
          <w:spacing w:val="-12"/>
          <w:u w:val="thick" w:color="000000"/>
        </w:rPr>
        <w:t xml:space="preserve">(SA) </w:t>
      </w:r>
      <w:r w:rsidRPr="002A35E9">
        <w:rPr>
          <w:b/>
          <w:bCs/>
          <w:spacing w:val="-3"/>
          <w:u w:val="thick" w:color="000000"/>
        </w:rPr>
        <w:t>N</w:t>
      </w:r>
      <w:r w:rsidRPr="002A35E9">
        <w:rPr>
          <w:b/>
          <w:bCs/>
          <w:u w:val="thick" w:color="000000"/>
        </w:rPr>
        <w:t>o.</w:t>
      </w:r>
      <w:r>
        <w:rPr>
          <w:b/>
          <w:bCs/>
          <w:u w:val="thick" w:color="000000"/>
        </w:rPr>
        <w:t xml:space="preserve"> </w:t>
      </w:r>
      <w:r w:rsidRPr="002A35E9">
        <w:rPr>
          <w:b/>
          <w:bCs/>
          <w:highlight w:val="yellow"/>
          <w:u w:val="thick" w:color="000000"/>
        </w:rPr>
        <w:t>XX</w:t>
      </w:r>
      <w:r>
        <w:rPr>
          <w:b/>
          <w:bCs/>
          <w:u w:val="thick" w:color="000000"/>
        </w:rPr>
        <w:t xml:space="preserve">  Amount </w:t>
      </w:r>
    </w:p>
    <w:p w14:paraId="471764C3" w14:textId="7E3A922E" w:rsidR="00E97BB3" w:rsidRPr="002A35E9" w:rsidRDefault="00E97BB3" w:rsidP="00F80313">
      <w:pPr>
        <w:widowControl w:val="0"/>
        <w:spacing w:before="71"/>
        <w:ind w:left="46"/>
        <w:jc w:val="center"/>
        <w:rPr>
          <w:b/>
        </w:rPr>
      </w:pPr>
      <w:bookmarkStart w:id="11" w:name="_Hlk182896457"/>
      <w:r>
        <w:rPr>
          <w:b/>
          <w:bCs/>
          <w:highlight w:val="yellow"/>
          <w:u w:val="thick" w:color="000000"/>
        </w:rPr>
        <w:t>[I</w:t>
      </w:r>
      <w:r w:rsidRPr="000A0136">
        <w:rPr>
          <w:b/>
          <w:bCs/>
          <w:highlight w:val="yellow"/>
          <w:u w:val="thick" w:color="000000"/>
        </w:rPr>
        <w:t>nstruction Note: Include the composite cost information for each prior executed SA]</w:t>
      </w:r>
    </w:p>
    <w:bookmarkEnd w:id="11"/>
    <w:p w14:paraId="48B35361" w14:textId="77777777" w:rsidR="00F80313" w:rsidRPr="002A35E9" w:rsidRDefault="00F80313" w:rsidP="00F80313">
      <w:pPr>
        <w:widowControl w:val="0"/>
        <w:spacing w:before="18" w:line="200" w:lineRule="exact"/>
        <w:ind w:left="46"/>
        <w:rPr>
          <w:rFonts w:eastAsiaTheme="minorHAnsi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3454"/>
      </w:tblGrid>
      <w:tr w:rsidR="00F80313" w:rsidRPr="002A35E9" w14:paraId="16121495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2927BBB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Feder</w:t>
            </w:r>
            <w:r w:rsidRPr="002A35E9">
              <w:rPr>
                <w:spacing w:val="-3"/>
              </w:rPr>
              <w:t>a</w:t>
            </w:r>
            <w:r w:rsidRPr="00097039">
              <w:rPr>
                <w:spacing w:val="-3"/>
              </w:rPr>
              <w:t>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8A17BA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3E35014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EAC5A37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State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0DD1C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1EA2BE42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7DE52C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Local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2CD723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8499BC7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469B880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 w:rsidRPr="00097039">
              <w:rPr>
                <w:spacing w:val="-3"/>
              </w:rPr>
              <w:t xml:space="preserve">Total </w:t>
            </w: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Amount: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D80521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6B288FA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AEA047F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 w:rsidRPr="00097039">
              <w:rPr>
                <w:spacing w:val="-3"/>
              </w:rPr>
              <w:t xml:space="preserve">Total </w:t>
            </w:r>
            <w:r>
              <w:rPr>
                <w:spacing w:val="-3"/>
              </w:rPr>
              <w:t xml:space="preserve">SA </w:t>
            </w:r>
            <w:r w:rsidRPr="00097039">
              <w:rPr>
                <w:spacing w:val="-3"/>
              </w:rPr>
              <w:t>Eligible for Reimbursement: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BB68DC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</w:tbl>
    <w:p w14:paraId="6A3DBC7A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5D749678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5CBD66FD" w14:textId="77777777" w:rsidR="00F80313" w:rsidRPr="00DC5506" w:rsidRDefault="00F80313" w:rsidP="00F80313">
      <w:pPr>
        <w:widowControl w:val="0"/>
        <w:spacing w:before="71"/>
        <w:jc w:val="center"/>
        <w:rPr>
          <w:rFonts w:ascii="NEW TIMES" w:hAnsi="NEW TIMES"/>
        </w:rPr>
      </w:pPr>
      <w:r w:rsidRPr="00DC5506">
        <w:rPr>
          <w:rFonts w:ascii="NEW TIMES" w:hAnsi="NEW TIMES"/>
          <w:b/>
          <w:bCs/>
          <w:spacing w:val="-3"/>
          <w:u w:val="thick" w:color="000000"/>
        </w:rPr>
        <w:t>C</w:t>
      </w:r>
      <w:r w:rsidRPr="00DC5506">
        <w:rPr>
          <w:rFonts w:ascii="NEW TIMES" w:hAnsi="NEW TIMES"/>
          <w:b/>
          <w:bCs/>
          <w:u w:val="thick" w:color="000000"/>
        </w:rPr>
        <w:t>omp</w:t>
      </w:r>
      <w:r w:rsidRPr="00DC5506">
        <w:rPr>
          <w:rFonts w:ascii="NEW TIMES" w:hAnsi="NEW TIMES"/>
          <w:b/>
          <w:bCs/>
          <w:spacing w:val="2"/>
          <w:u w:val="thick" w:color="000000"/>
        </w:rPr>
        <w:t>o</w:t>
      </w:r>
      <w:r w:rsidRPr="00DC5506">
        <w:rPr>
          <w:rFonts w:ascii="NEW TIMES" w:hAnsi="NEW TIMES"/>
          <w:b/>
          <w:bCs/>
          <w:spacing w:val="-5"/>
          <w:u w:val="thick" w:color="000000"/>
        </w:rPr>
        <w:t>s</w:t>
      </w:r>
      <w:r w:rsidRPr="00DC5506">
        <w:rPr>
          <w:rFonts w:ascii="NEW TIMES" w:hAnsi="NEW TIMES"/>
          <w:b/>
          <w:bCs/>
          <w:u w:val="thick" w:color="000000"/>
        </w:rPr>
        <w:t>ite</w:t>
      </w:r>
      <w:r>
        <w:rPr>
          <w:rFonts w:ascii="NEW TIMES" w:hAnsi="NEW TIMES"/>
          <w:b/>
          <w:bCs/>
          <w:u w:val="thick" w:color="000000"/>
        </w:rPr>
        <w:t xml:space="preserve"> Contract Totals</w:t>
      </w:r>
    </w:p>
    <w:p w14:paraId="6924D93D" w14:textId="77777777" w:rsidR="00F80313" w:rsidRPr="00DC5506" w:rsidRDefault="00F80313" w:rsidP="00F80313">
      <w:pPr>
        <w:widowControl w:val="0"/>
        <w:spacing w:line="250" w:lineRule="exact"/>
        <w:jc w:val="center"/>
        <w:rPr>
          <w:rFonts w:ascii="NEW TIMES" w:hAnsi="NEW TIMES"/>
        </w:rPr>
      </w:pPr>
      <w:r w:rsidRPr="00DC5506">
        <w:rPr>
          <w:rFonts w:ascii="NEW TIMES" w:hAnsi="NEW TIMES"/>
          <w:b/>
          <w:bCs/>
        </w:rPr>
        <w:t>(</w:t>
      </w:r>
      <w:r w:rsidRPr="00DC5506">
        <w:rPr>
          <w:rFonts w:ascii="NEW TIMES" w:hAnsi="NEW TIMES"/>
          <w:b/>
          <w:bCs/>
          <w:spacing w:val="-1"/>
        </w:rPr>
        <w:t>O</w:t>
      </w:r>
      <w:r w:rsidRPr="00DC5506">
        <w:rPr>
          <w:rFonts w:ascii="NEW TIMES" w:hAnsi="NEW TIMES"/>
          <w:b/>
          <w:bCs/>
          <w:spacing w:val="-3"/>
        </w:rPr>
        <w:t>r</w:t>
      </w:r>
      <w:r w:rsidRPr="00DC5506">
        <w:rPr>
          <w:rFonts w:ascii="NEW TIMES" w:hAnsi="NEW TIMES"/>
          <w:b/>
          <w:bCs/>
        </w:rPr>
        <w:t>i</w:t>
      </w:r>
      <w:r w:rsidRPr="00DC5506">
        <w:rPr>
          <w:rFonts w:ascii="NEW TIMES" w:hAnsi="NEW TIMES"/>
          <w:b/>
          <w:bCs/>
          <w:spacing w:val="-3"/>
        </w:rPr>
        <w:t>g</w:t>
      </w:r>
      <w:r w:rsidRPr="00DC5506">
        <w:rPr>
          <w:rFonts w:ascii="NEW TIMES" w:hAnsi="NEW TIMES"/>
          <w:b/>
          <w:bCs/>
        </w:rPr>
        <w:t>inal</w:t>
      </w:r>
      <w:r w:rsidRPr="00DC5506">
        <w:rPr>
          <w:rFonts w:ascii="NEW TIMES" w:hAnsi="NEW TIMES"/>
          <w:b/>
          <w:bCs/>
          <w:spacing w:val="-11"/>
        </w:rPr>
        <w:t xml:space="preserve"> </w:t>
      </w:r>
      <w:r w:rsidRPr="00DC5506">
        <w:rPr>
          <w:rFonts w:ascii="NEW TIMES" w:hAnsi="NEW TIMES"/>
          <w:b/>
          <w:bCs/>
        </w:rPr>
        <w:t>C</w:t>
      </w:r>
      <w:r w:rsidRPr="00DC5506">
        <w:rPr>
          <w:rFonts w:ascii="NEW TIMES" w:hAnsi="NEW TIMES"/>
          <w:b/>
          <w:bCs/>
          <w:spacing w:val="2"/>
        </w:rPr>
        <w:t>o</w:t>
      </w:r>
      <w:r w:rsidRPr="00DC5506">
        <w:rPr>
          <w:rFonts w:ascii="NEW TIMES" w:hAnsi="NEW TIMES"/>
          <w:b/>
          <w:bCs/>
          <w:spacing w:val="-5"/>
        </w:rPr>
        <w:t>n</w:t>
      </w:r>
      <w:r w:rsidRPr="00DC5506">
        <w:rPr>
          <w:rFonts w:ascii="NEW TIMES" w:hAnsi="NEW TIMES"/>
          <w:b/>
          <w:bCs/>
        </w:rPr>
        <w:t>t</w:t>
      </w:r>
      <w:r w:rsidRPr="00DC5506">
        <w:rPr>
          <w:rFonts w:ascii="NEW TIMES" w:hAnsi="NEW TIMES"/>
          <w:b/>
          <w:bCs/>
          <w:spacing w:val="-1"/>
        </w:rPr>
        <w:t>r</w:t>
      </w:r>
      <w:r w:rsidRPr="00DC5506">
        <w:rPr>
          <w:rFonts w:ascii="NEW TIMES" w:hAnsi="NEW TIMES"/>
          <w:b/>
          <w:bCs/>
          <w:spacing w:val="-2"/>
        </w:rPr>
        <w:t>a</w:t>
      </w:r>
      <w:r w:rsidRPr="00DC5506">
        <w:rPr>
          <w:rFonts w:ascii="NEW TIMES" w:hAnsi="NEW TIMES"/>
          <w:b/>
          <w:bCs/>
          <w:spacing w:val="-1"/>
        </w:rPr>
        <w:t>c</w:t>
      </w:r>
      <w:r w:rsidRPr="00DC5506">
        <w:rPr>
          <w:rFonts w:ascii="NEW TIMES" w:hAnsi="NEW TIMES"/>
          <w:b/>
          <w:bCs/>
        </w:rPr>
        <w:t>t</w:t>
      </w:r>
      <w:r w:rsidRPr="00DC5506">
        <w:rPr>
          <w:rFonts w:ascii="NEW TIMES" w:hAnsi="NEW TIMES"/>
          <w:b/>
          <w:bCs/>
          <w:spacing w:val="-9"/>
        </w:rPr>
        <w:t xml:space="preserve"> </w:t>
      </w:r>
      <w:r w:rsidRPr="00DC5506">
        <w:rPr>
          <w:rFonts w:ascii="NEW TIMES" w:hAnsi="NEW TIMES"/>
          <w:b/>
          <w:bCs/>
        </w:rPr>
        <w:t>+</w:t>
      </w:r>
      <w:r w:rsidRPr="00DC5506">
        <w:rPr>
          <w:rFonts w:ascii="NEW TIMES" w:hAnsi="NEW TIMES"/>
          <w:b/>
          <w:bCs/>
          <w:spacing w:val="-12"/>
        </w:rPr>
        <w:t xml:space="preserve"> </w:t>
      </w:r>
      <w:r w:rsidRPr="00DC5506">
        <w:rPr>
          <w:rFonts w:ascii="NEW TIMES" w:hAnsi="NEW TIMES"/>
          <w:b/>
          <w:bCs/>
          <w:spacing w:val="-5"/>
        </w:rPr>
        <w:t>S</w:t>
      </w:r>
      <w:r w:rsidRPr="00DC5506">
        <w:rPr>
          <w:rFonts w:ascii="NEW TIMES" w:hAnsi="NEW TIMES"/>
          <w:b/>
          <w:bCs/>
        </w:rPr>
        <w:t>u</w:t>
      </w:r>
      <w:r w:rsidRPr="00DC5506">
        <w:rPr>
          <w:rFonts w:ascii="NEW TIMES" w:hAnsi="NEW TIMES"/>
          <w:b/>
          <w:bCs/>
          <w:spacing w:val="-1"/>
        </w:rPr>
        <w:t>p</w:t>
      </w:r>
      <w:r w:rsidRPr="00DC5506">
        <w:rPr>
          <w:rFonts w:ascii="NEW TIMES" w:hAnsi="NEW TIMES"/>
          <w:b/>
          <w:bCs/>
        </w:rPr>
        <w:t>pl</w:t>
      </w:r>
      <w:r w:rsidRPr="00DC5506">
        <w:rPr>
          <w:rFonts w:ascii="NEW TIMES" w:hAnsi="NEW TIMES"/>
          <w:b/>
          <w:bCs/>
          <w:spacing w:val="-3"/>
        </w:rPr>
        <w:t>e</w:t>
      </w:r>
      <w:r w:rsidRPr="00DC5506">
        <w:rPr>
          <w:rFonts w:ascii="NEW TIMES" w:hAnsi="NEW TIMES"/>
          <w:b/>
          <w:bCs/>
        </w:rPr>
        <w:t>ment</w:t>
      </w:r>
      <w:r w:rsidRPr="00DC5506">
        <w:rPr>
          <w:rFonts w:ascii="NEW TIMES" w:hAnsi="NEW TIMES"/>
          <w:b/>
          <w:bCs/>
          <w:spacing w:val="-3"/>
        </w:rPr>
        <w:t>a</w:t>
      </w:r>
      <w:r w:rsidRPr="00DC5506">
        <w:rPr>
          <w:rFonts w:ascii="NEW TIMES" w:hAnsi="NEW TIMES"/>
          <w:b/>
          <w:bCs/>
        </w:rPr>
        <w:t>l</w:t>
      </w:r>
      <w:r w:rsidRPr="00DC5506">
        <w:rPr>
          <w:rFonts w:ascii="NEW TIMES" w:hAnsi="NEW TIMES"/>
          <w:b/>
          <w:bCs/>
          <w:spacing w:val="-7"/>
        </w:rPr>
        <w:t xml:space="preserve"> </w:t>
      </w:r>
      <w:r w:rsidRPr="00DC5506">
        <w:rPr>
          <w:rFonts w:ascii="NEW TIMES" w:hAnsi="NEW TIMES"/>
          <w:b/>
          <w:bCs/>
          <w:spacing w:val="-3"/>
        </w:rPr>
        <w:t>A</w:t>
      </w:r>
      <w:r w:rsidRPr="00DC5506">
        <w:rPr>
          <w:rFonts w:ascii="NEW TIMES" w:hAnsi="NEW TIMES"/>
          <w:b/>
          <w:bCs/>
        </w:rPr>
        <w:t>g</w:t>
      </w:r>
      <w:r w:rsidRPr="00DC5506">
        <w:rPr>
          <w:rFonts w:ascii="NEW TIMES" w:hAnsi="NEW TIMES"/>
          <w:b/>
          <w:bCs/>
          <w:spacing w:val="-3"/>
        </w:rPr>
        <w:t>r</w:t>
      </w:r>
      <w:r w:rsidRPr="00DC5506">
        <w:rPr>
          <w:rFonts w:ascii="NEW TIMES" w:hAnsi="NEW TIMES"/>
          <w:b/>
          <w:bCs/>
        </w:rPr>
        <w:t>e</w:t>
      </w:r>
      <w:r w:rsidRPr="00DC5506">
        <w:rPr>
          <w:rFonts w:ascii="NEW TIMES" w:hAnsi="NEW TIMES"/>
          <w:b/>
          <w:bCs/>
          <w:spacing w:val="-2"/>
        </w:rPr>
        <w:t>e</w:t>
      </w:r>
      <w:r w:rsidRPr="00DC5506">
        <w:rPr>
          <w:rFonts w:ascii="NEW TIMES" w:hAnsi="NEW TIMES"/>
          <w:b/>
          <w:bCs/>
        </w:rPr>
        <w:t>m</w:t>
      </w:r>
      <w:r w:rsidRPr="00DC5506">
        <w:rPr>
          <w:rFonts w:ascii="NEW TIMES" w:hAnsi="NEW TIMES"/>
          <w:b/>
          <w:bCs/>
          <w:spacing w:val="-1"/>
        </w:rPr>
        <w:t>e</w:t>
      </w:r>
      <w:r w:rsidRPr="00DC5506">
        <w:rPr>
          <w:rFonts w:ascii="NEW TIMES" w:hAnsi="NEW TIMES"/>
          <w:b/>
          <w:bCs/>
        </w:rPr>
        <w:t>nt</w:t>
      </w:r>
      <w:r w:rsidRPr="00DC5506">
        <w:rPr>
          <w:rFonts w:ascii="NEW TIMES" w:hAnsi="NEW TIMES"/>
          <w:b/>
          <w:bCs/>
          <w:spacing w:val="-12"/>
        </w:rPr>
        <w:t xml:space="preserve"> </w:t>
      </w:r>
      <w:r w:rsidRPr="00DC5506">
        <w:rPr>
          <w:rFonts w:ascii="NEW TIMES" w:hAnsi="NEW TIMES"/>
          <w:b/>
          <w:bCs/>
          <w:spacing w:val="-3"/>
        </w:rPr>
        <w:t>N</w:t>
      </w:r>
      <w:r w:rsidRPr="00DC5506">
        <w:rPr>
          <w:rFonts w:ascii="NEW TIMES" w:hAnsi="NEW TIMES"/>
          <w:b/>
          <w:bCs/>
        </w:rPr>
        <w:t xml:space="preserve">o. </w:t>
      </w:r>
      <w:r w:rsidRPr="00DC5506">
        <w:rPr>
          <w:rFonts w:ascii="NEW TIMES" w:hAnsi="NEW TIMES"/>
          <w:b/>
          <w:bCs/>
          <w:highlight w:val="yellow"/>
        </w:rPr>
        <w:t>XX</w:t>
      </w:r>
      <w:r w:rsidRPr="00DC5506">
        <w:rPr>
          <w:rFonts w:ascii="NEW TIMES" w:hAnsi="NEW TIMES"/>
          <w:b/>
          <w:bCs/>
        </w:rPr>
        <w:t>)</w:t>
      </w:r>
    </w:p>
    <w:p w14:paraId="45AEF77D" w14:textId="77777777" w:rsidR="00F80313" w:rsidRPr="00DC5506" w:rsidRDefault="00F80313" w:rsidP="00F80313">
      <w:pPr>
        <w:widowControl w:val="0"/>
        <w:spacing w:line="220" w:lineRule="exact"/>
        <w:rPr>
          <w:rFonts w:ascii="NEW TIMES" w:eastAsiaTheme="minorHAnsi" w:hAnsi="NEW TIMES" w:cstheme="minorBidi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3454"/>
      </w:tblGrid>
      <w:tr w:rsidR="00F80313" w:rsidRPr="002A35E9" w14:paraId="769BED58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45959B0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Feder</w:t>
            </w:r>
            <w:r w:rsidRPr="002A35E9">
              <w:rPr>
                <w:spacing w:val="-3"/>
              </w:rPr>
              <w:t>a</w:t>
            </w:r>
            <w:r w:rsidRPr="00097039">
              <w:rPr>
                <w:spacing w:val="-3"/>
              </w:rPr>
              <w:t>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2D2A8A0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48D4EE35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6ED4666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State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B29397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172705F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C345BD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Local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D573F5E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1247765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F1BADB7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Total Contract Amount: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3E4240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594748C8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A92BD71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Total Eligible for Reimbursement: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A7A84D9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</w:tbl>
    <w:p w14:paraId="1EBFF33B" w14:textId="77777777" w:rsidR="00F80313" w:rsidRPr="00715519" w:rsidRDefault="00F80313" w:rsidP="00F80313">
      <w:pPr>
        <w:tabs>
          <w:tab w:val="left" w:pos="450"/>
        </w:tabs>
        <w:rPr>
          <w:sz w:val="22"/>
          <w:szCs w:val="22"/>
        </w:rPr>
      </w:pPr>
    </w:p>
    <w:p w14:paraId="44E2D85A" w14:textId="77777777" w:rsidR="00F80313" w:rsidRPr="00715519" w:rsidRDefault="00F80313" w:rsidP="00F80313">
      <w:pPr>
        <w:ind w:firstLine="720"/>
        <w:rPr>
          <w:sz w:val="22"/>
          <w:szCs w:val="22"/>
        </w:rPr>
      </w:pPr>
    </w:p>
    <w:p w14:paraId="7E7B7DD3" w14:textId="440870D6" w:rsidR="004C3F45" w:rsidRDefault="004C3F45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9B71631" w14:textId="03D32F54" w:rsidR="004C3F45" w:rsidRDefault="00E97BB3" w:rsidP="004C3F45">
      <w:pPr>
        <w:jc w:val="center"/>
        <w:rPr>
          <w:b/>
        </w:rPr>
      </w:pPr>
      <w:bookmarkStart w:id="12" w:name="_Hlk182896523"/>
      <w:r>
        <w:rPr>
          <w:b/>
        </w:rPr>
        <w:lastRenderedPageBreak/>
        <w:t>Attachment 2</w:t>
      </w:r>
    </w:p>
    <w:p w14:paraId="4AF0DF57" w14:textId="77777777" w:rsidR="004C3F45" w:rsidRPr="000A0136" w:rsidRDefault="004C3F45" w:rsidP="004C3F45">
      <w:pPr>
        <w:jc w:val="center"/>
        <w:rPr>
          <w:b/>
          <w:bCs/>
        </w:rPr>
      </w:pPr>
      <w:r w:rsidRPr="000A0136">
        <w:rPr>
          <w:b/>
          <w:bCs/>
        </w:rPr>
        <w:t>CERTIFICATION OF COMPLIANCE WITH</w:t>
      </w:r>
    </w:p>
    <w:p w14:paraId="15B4E1BA" w14:textId="77777777" w:rsidR="004C3F45" w:rsidRPr="000A0136" w:rsidRDefault="004C3F45" w:rsidP="004C3F45">
      <w:pPr>
        <w:jc w:val="center"/>
        <w:rPr>
          <w:b/>
          <w:bCs/>
        </w:rPr>
      </w:pPr>
      <w:r w:rsidRPr="000A0136">
        <w:rPr>
          <w:b/>
          <w:bCs/>
        </w:rPr>
        <w:t>ANNUAL IMMIGRATION REPORTING REQUIREMENTS/</w:t>
      </w:r>
    </w:p>
    <w:p w14:paraId="57445D3B" w14:textId="77777777" w:rsidR="004C3F45" w:rsidRPr="000A0136" w:rsidRDefault="004C3F45" w:rsidP="004C3F45">
      <w:pPr>
        <w:jc w:val="center"/>
        <w:rPr>
          <w:b/>
          <w:bCs/>
        </w:rPr>
      </w:pPr>
      <w:r w:rsidRPr="000A0136">
        <w:rPr>
          <w:b/>
          <w:bCs/>
        </w:rPr>
        <w:t>NO SANCTUARY POLICY/FEDERAL LAW ENFORCEMENT COOPERATION</w:t>
      </w:r>
    </w:p>
    <w:p w14:paraId="74B99744" w14:textId="77777777" w:rsidR="004C3F45" w:rsidRPr="000A0136" w:rsidRDefault="004C3F45" w:rsidP="004C3F45">
      <w:pPr>
        <w:rPr>
          <w:b/>
          <w:sz w:val="22"/>
          <w:szCs w:val="22"/>
        </w:rPr>
      </w:pPr>
    </w:p>
    <w:p w14:paraId="0EED0F0E" w14:textId="77777777" w:rsidR="004C3F45" w:rsidRPr="000A0136" w:rsidRDefault="004C3F45" w:rsidP="004C3F45">
      <w:pPr>
        <w:rPr>
          <w:b/>
          <w:sz w:val="22"/>
          <w:szCs w:val="22"/>
        </w:rPr>
      </w:pPr>
    </w:p>
    <w:p w14:paraId="37674F99" w14:textId="77777777" w:rsidR="004C3F45" w:rsidRPr="000A0136" w:rsidRDefault="004C3F45" w:rsidP="004C3F45">
      <w:pPr>
        <w:jc w:val="both"/>
        <w:rPr>
          <w:sz w:val="22"/>
          <w:szCs w:val="22"/>
        </w:rPr>
      </w:pPr>
      <w:r w:rsidRPr="000A0136">
        <w:rPr>
          <w:sz w:val="22"/>
          <w:szCs w:val="22"/>
        </w:rPr>
        <w:t>By executing this document, the undersigned duly authorized representative of the SPONSOR, certifies that the SPONSOR:</w:t>
      </w:r>
    </w:p>
    <w:p w14:paraId="11656D50" w14:textId="77777777" w:rsidR="004C3F45" w:rsidRPr="000A0136" w:rsidRDefault="004C3F45" w:rsidP="004C3F45">
      <w:pPr>
        <w:rPr>
          <w:sz w:val="22"/>
          <w:szCs w:val="22"/>
        </w:rPr>
      </w:pPr>
    </w:p>
    <w:p w14:paraId="7B1F4989" w14:textId="2C4E18C8" w:rsidR="004C3F45" w:rsidRPr="000A0136" w:rsidRDefault="004C3F45" w:rsidP="004C3F45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0A0136">
        <w:rPr>
          <w:sz w:val="22"/>
          <w:szCs w:val="22"/>
        </w:rPr>
        <w:t xml:space="preserve">has filed a </w:t>
      </w:r>
      <w:proofErr w:type="spellStart"/>
      <w:r w:rsidR="005218FE" w:rsidRPr="005218FE">
        <w:rPr>
          <w:sz w:val="22"/>
          <w:szCs w:val="22"/>
        </w:rPr>
        <w:t>compl</w:t>
      </w:r>
      <w:r w:rsidR="00C765E1">
        <w:rPr>
          <w:sz w:val="22"/>
          <w:szCs w:val="22"/>
        </w:rPr>
        <w:t>ian</w:t>
      </w:r>
      <w:r w:rsidR="005218FE" w:rsidRPr="005218FE">
        <w:rPr>
          <w:sz w:val="22"/>
          <w:szCs w:val="22"/>
        </w:rPr>
        <w:t>t</w:t>
      </w:r>
      <w:proofErr w:type="spellEnd"/>
      <w:r w:rsidRPr="000A0136">
        <w:rPr>
          <w:sz w:val="22"/>
          <w:szCs w:val="22"/>
        </w:rPr>
        <w:t xml:space="preserve"> Annual Immigration Compliance Report with the Georgia Department of Audits &amp; Accounts (“GDA&amp;A”) for the preceding calendar year required by O.C.G.A. § 50-36-4(b), or has been issued a written exemption from GDA&amp;A from doing so;</w:t>
      </w:r>
    </w:p>
    <w:p w14:paraId="7A5504CD" w14:textId="77777777" w:rsidR="004C3F45" w:rsidRPr="000A0136" w:rsidRDefault="004C3F45" w:rsidP="004C3F45">
      <w:pPr>
        <w:jc w:val="both"/>
        <w:rPr>
          <w:sz w:val="22"/>
          <w:szCs w:val="22"/>
        </w:rPr>
      </w:pPr>
    </w:p>
    <w:p w14:paraId="2AA62C60" w14:textId="77777777" w:rsidR="004C3F45" w:rsidRPr="000A0136" w:rsidRDefault="004C3F45" w:rsidP="004C3F45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0A0136">
        <w:rPr>
          <w:sz w:val="22"/>
          <w:szCs w:val="22"/>
        </w:rPr>
        <w:t>has not enacted a “Sanctuary Policy” in violation of O.C.G.A. § 36-80-23(b);</w:t>
      </w:r>
      <w:r w:rsidRPr="000A0136">
        <w:rPr>
          <w:spacing w:val="-16"/>
          <w:sz w:val="22"/>
          <w:szCs w:val="22"/>
        </w:rPr>
        <w:t xml:space="preserve"> </w:t>
      </w:r>
      <w:r w:rsidRPr="000A0136">
        <w:rPr>
          <w:sz w:val="22"/>
          <w:szCs w:val="22"/>
        </w:rPr>
        <w:t>and,</w:t>
      </w:r>
    </w:p>
    <w:p w14:paraId="44013B1D" w14:textId="77777777" w:rsidR="004C3F45" w:rsidRPr="000A0136" w:rsidRDefault="004C3F45" w:rsidP="004C3F45">
      <w:pPr>
        <w:jc w:val="both"/>
        <w:rPr>
          <w:sz w:val="22"/>
          <w:szCs w:val="22"/>
        </w:rPr>
      </w:pPr>
    </w:p>
    <w:p w14:paraId="7E459203" w14:textId="77777777" w:rsidR="004C3F45" w:rsidRPr="000A0136" w:rsidRDefault="004C3F45" w:rsidP="004C3F45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0A0136">
        <w:rPr>
          <w:sz w:val="22"/>
          <w:szCs w:val="22"/>
        </w:rPr>
        <w:t xml:space="preserve">is in compliance with O.C.G.A. §§ 35-1-17 </w:t>
      </w:r>
      <w:r w:rsidRPr="000A0136">
        <w:rPr>
          <w:i/>
          <w:sz w:val="22"/>
          <w:szCs w:val="22"/>
        </w:rPr>
        <w:t xml:space="preserve">et seq. </w:t>
      </w:r>
      <w:r w:rsidRPr="000A0136">
        <w:rPr>
          <w:sz w:val="22"/>
          <w:szCs w:val="22"/>
        </w:rPr>
        <w:t>regarding its obligation to cooperate with federal immigration enforcement authorities to deter the presence of criminal illegal aliens.</w:t>
      </w:r>
    </w:p>
    <w:p w14:paraId="4DFF6C0F" w14:textId="77777777" w:rsidR="004C3F45" w:rsidRPr="000A0136" w:rsidRDefault="004C3F45" w:rsidP="004C3F45">
      <w:pPr>
        <w:rPr>
          <w:sz w:val="22"/>
          <w:szCs w:val="22"/>
        </w:rPr>
      </w:pPr>
    </w:p>
    <w:p w14:paraId="5AE155BD" w14:textId="77777777" w:rsidR="004C3F45" w:rsidRPr="000A0136" w:rsidRDefault="004C3F45" w:rsidP="004C3F45">
      <w:pPr>
        <w:jc w:val="both"/>
        <w:rPr>
          <w:sz w:val="22"/>
          <w:szCs w:val="22"/>
        </w:rPr>
      </w:pPr>
      <w:r w:rsidRPr="000A0136">
        <w:rPr>
          <w:sz w:val="22"/>
          <w:szCs w:val="22"/>
        </w:rPr>
        <w:t xml:space="preserve">As an ongoing condition to receiving funding from the Georgia Department of Transportation, the SPONSOR shall continue to remain fully compliant with O.C.G.A. §§ 50-36-4, 36-80-23 and 35-1-17 </w:t>
      </w:r>
      <w:r w:rsidRPr="000A0136">
        <w:rPr>
          <w:i/>
          <w:sz w:val="22"/>
          <w:szCs w:val="22"/>
        </w:rPr>
        <w:t xml:space="preserve">et seq. </w:t>
      </w:r>
      <w:r w:rsidRPr="000A0136">
        <w:rPr>
          <w:sz w:val="22"/>
          <w:szCs w:val="22"/>
        </w:rPr>
        <w:t>for the duration of time the subject agreement is in effect.</w:t>
      </w:r>
    </w:p>
    <w:p w14:paraId="11A308C8" w14:textId="77777777" w:rsidR="004C3F45" w:rsidRPr="000A0136" w:rsidRDefault="004C3F45" w:rsidP="004C3F45"/>
    <w:p w14:paraId="3694A152" w14:textId="77777777" w:rsidR="004C3F45" w:rsidRPr="000A0136" w:rsidRDefault="004C3F45" w:rsidP="004C3F45"/>
    <w:p w14:paraId="7EFD9742" w14:textId="77777777" w:rsidR="004C3F45" w:rsidRPr="000A0136" w:rsidRDefault="004C3F45" w:rsidP="004C3F45"/>
    <w:p w14:paraId="61A0C253" w14:textId="77777777" w:rsidR="004C3F45" w:rsidRPr="000A0136" w:rsidRDefault="004C3F45" w:rsidP="004C3F45">
      <w:pPr>
        <w:rPr>
          <w:sz w:val="22"/>
          <w:szCs w:val="22"/>
        </w:rPr>
      </w:pPr>
    </w:p>
    <w:p w14:paraId="6F4BD406" w14:textId="77777777" w:rsidR="004C3F45" w:rsidRPr="000A0136" w:rsidRDefault="004C3F45" w:rsidP="004C3F45">
      <w:pPr>
        <w:rPr>
          <w:sz w:val="22"/>
          <w:szCs w:val="22"/>
        </w:rPr>
      </w:pPr>
      <w:r w:rsidRPr="000A013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92" behindDoc="1" locked="0" layoutInCell="1" allowOverlap="1" wp14:anchorId="5842FCF1" wp14:editId="1CEE7C93">
                <wp:simplePos x="0" y="0"/>
                <wp:positionH relativeFrom="margin">
                  <wp:align>left</wp:align>
                </wp:positionH>
                <wp:positionV relativeFrom="paragraph">
                  <wp:posOffset>29845</wp:posOffset>
                </wp:positionV>
                <wp:extent cx="2954020" cy="0"/>
                <wp:effectExtent l="0" t="0" r="0" b="0"/>
                <wp:wrapTopAndBottom/>
                <wp:docPr id="159218672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A03CE7" id="Line 5" o:spid="_x0000_s1026" style="position:absolute;z-index:-2516561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2.35pt" to="232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" strokeweight=".24536mm">
                <w10:wrap type="topAndBottom" anchorx="margin"/>
              </v:line>
            </w:pict>
          </mc:Fallback>
        </mc:AlternateContent>
      </w:r>
      <w:r w:rsidRPr="000A0136">
        <w:rPr>
          <w:sz w:val="22"/>
          <w:szCs w:val="22"/>
        </w:rPr>
        <w:t>Signature of Authorized Officer or Agent</w:t>
      </w:r>
    </w:p>
    <w:p w14:paraId="4B11DD45" w14:textId="77777777" w:rsidR="004C3F45" w:rsidRPr="000A0136" w:rsidRDefault="004C3F45" w:rsidP="004C3F45">
      <w:pPr>
        <w:rPr>
          <w:sz w:val="22"/>
          <w:szCs w:val="22"/>
        </w:rPr>
      </w:pPr>
    </w:p>
    <w:p w14:paraId="076279E9" w14:textId="77777777" w:rsidR="004C3F45" w:rsidRPr="000A0136" w:rsidRDefault="004C3F45" w:rsidP="004C3F45">
      <w:pPr>
        <w:rPr>
          <w:sz w:val="22"/>
          <w:szCs w:val="22"/>
        </w:rPr>
      </w:pPr>
    </w:p>
    <w:p w14:paraId="67EB8AF3" w14:textId="77777777" w:rsidR="004C3F45" w:rsidRPr="000A0136" w:rsidRDefault="004C3F45" w:rsidP="004C3F45">
      <w:pPr>
        <w:rPr>
          <w:sz w:val="22"/>
          <w:szCs w:val="22"/>
        </w:rPr>
      </w:pPr>
    </w:p>
    <w:p w14:paraId="523E8C07" w14:textId="77777777" w:rsidR="004C3F45" w:rsidRPr="000A0136" w:rsidRDefault="004C3F45" w:rsidP="004C3F45">
      <w:pPr>
        <w:rPr>
          <w:sz w:val="22"/>
          <w:szCs w:val="22"/>
        </w:rPr>
      </w:pPr>
    </w:p>
    <w:p w14:paraId="448EDD22" w14:textId="77777777" w:rsidR="004C3F45" w:rsidRPr="000A0136" w:rsidRDefault="004C3F45" w:rsidP="004C3F45">
      <w:pPr>
        <w:rPr>
          <w:sz w:val="22"/>
          <w:szCs w:val="22"/>
        </w:rPr>
      </w:pPr>
      <w:r w:rsidRPr="000A013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6" behindDoc="1" locked="0" layoutInCell="1" allowOverlap="1" wp14:anchorId="042DD0C6" wp14:editId="6CAEE656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2954020" cy="0"/>
                <wp:effectExtent l="0" t="0" r="0" b="0"/>
                <wp:wrapTopAndBottom/>
                <wp:docPr id="170596447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F6D7F" id="Line 4" o:spid="_x0000_s1026" style="position:absolute;z-index:-2516551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1.2pt" to="232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" strokeweight=".24536mm">
                <w10:wrap type="topAndBottom" anchorx="margin"/>
              </v:line>
            </w:pict>
          </mc:Fallback>
        </mc:AlternateContent>
      </w:r>
      <w:r w:rsidRPr="000A0136">
        <w:rPr>
          <w:sz w:val="22"/>
          <w:szCs w:val="22"/>
        </w:rPr>
        <w:t>Printed Name of Authorized Officer or Agent</w:t>
      </w:r>
    </w:p>
    <w:p w14:paraId="37C62D1B" w14:textId="77777777" w:rsidR="004C3F45" w:rsidRPr="000A0136" w:rsidRDefault="004C3F45" w:rsidP="004C3F45">
      <w:pPr>
        <w:rPr>
          <w:sz w:val="22"/>
          <w:szCs w:val="22"/>
        </w:rPr>
      </w:pPr>
    </w:p>
    <w:p w14:paraId="48BD30C9" w14:textId="77777777" w:rsidR="004C3F45" w:rsidRPr="000A0136" w:rsidRDefault="004C3F45" w:rsidP="004C3F45">
      <w:pPr>
        <w:rPr>
          <w:sz w:val="22"/>
          <w:szCs w:val="22"/>
        </w:rPr>
      </w:pPr>
    </w:p>
    <w:p w14:paraId="1D056FE7" w14:textId="77777777" w:rsidR="004C3F45" w:rsidRPr="000A0136" w:rsidRDefault="004C3F45" w:rsidP="004C3F45">
      <w:pPr>
        <w:rPr>
          <w:sz w:val="22"/>
          <w:szCs w:val="22"/>
        </w:rPr>
      </w:pPr>
    </w:p>
    <w:p w14:paraId="74A2C56F" w14:textId="77777777" w:rsidR="004C3F45" w:rsidRPr="000A0136" w:rsidRDefault="004C3F45" w:rsidP="004C3F45">
      <w:pPr>
        <w:rPr>
          <w:sz w:val="22"/>
          <w:szCs w:val="22"/>
        </w:rPr>
      </w:pPr>
    </w:p>
    <w:p w14:paraId="237D2F55" w14:textId="77777777" w:rsidR="004C3F45" w:rsidRPr="000A0136" w:rsidRDefault="004C3F45" w:rsidP="004C3F45">
      <w:pPr>
        <w:rPr>
          <w:sz w:val="22"/>
          <w:szCs w:val="22"/>
        </w:rPr>
      </w:pPr>
      <w:r w:rsidRPr="000A013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40" behindDoc="1" locked="0" layoutInCell="1" allowOverlap="1" wp14:anchorId="0CC76A1B" wp14:editId="593E40D5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954020" cy="0"/>
                <wp:effectExtent l="0" t="0" r="0" b="0"/>
                <wp:wrapTopAndBottom/>
                <wp:docPr id="206867996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5CD4A" id="Line 3" o:spid="_x0000_s1026" style="position:absolute;z-index:-25165414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.65pt" to="232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" strokeweight=".24536mm">
                <w10:wrap type="topAndBottom" anchorx="margin"/>
              </v:line>
            </w:pict>
          </mc:Fallback>
        </mc:AlternateContent>
      </w:r>
      <w:r w:rsidRPr="000A0136">
        <w:rPr>
          <w:sz w:val="22"/>
          <w:szCs w:val="22"/>
        </w:rPr>
        <w:t>Title of Authorized Officer or Agent</w:t>
      </w:r>
    </w:p>
    <w:p w14:paraId="148D9B09" w14:textId="77777777" w:rsidR="004C3F45" w:rsidRPr="000A0136" w:rsidRDefault="004C3F45" w:rsidP="004C3F45">
      <w:pPr>
        <w:rPr>
          <w:sz w:val="22"/>
          <w:szCs w:val="22"/>
        </w:rPr>
      </w:pPr>
    </w:p>
    <w:p w14:paraId="178162DE" w14:textId="77777777" w:rsidR="004C3F45" w:rsidRPr="000A0136" w:rsidRDefault="004C3F45" w:rsidP="004C3F45">
      <w:pPr>
        <w:rPr>
          <w:sz w:val="22"/>
          <w:szCs w:val="22"/>
        </w:rPr>
      </w:pPr>
    </w:p>
    <w:p w14:paraId="59BA93C5" w14:textId="77777777" w:rsidR="004C3F45" w:rsidRPr="000A0136" w:rsidRDefault="004C3F45" w:rsidP="004C3F45">
      <w:pPr>
        <w:rPr>
          <w:sz w:val="22"/>
          <w:szCs w:val="22"/>
        </w:rPr>
      </w:pPr>
    </w:p>
    <w:p w14:paraId="65C3E473" w14:textId="77777777" w:rsidR="004C3F45" w:rsidRPr="000A0136" w:rsidRDefault="004C3F45" w:rsidP="004C3F45">
      <w:pPr>
        <w:rPr>
          <w:sz w:val="22"/>
          <w:szCs w:val="22"/>
        </w:rPr>
      </w:pPr>
    </w:p>
    <w:p w14:paraId="27200198" w14:textId="77777777" w:rsidR="004C3F45" w:rsidRPr="000A0136" w:rsidRDefault="004C3F45" w:rsidP="004C3F45">
      <w:pPr>
        <w:rPr>
          <w:sz w:val="22"/>
          <w:szCs w:val="22"/>
        </w:rPr>
      </w:pPr>
      <w:r w:rsidRPr="000A013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364" behindDoc="1" locked="0" layoutInCell="1" allowOverlap="1" wp14:anchorId="444A1FF8" wp14:editId="6AB938D8">
                <wp:simplePos x="0" y="0"/>
                <wp:positionH relativeFrom="margin">
                  <wp:align>left</wp:align>
                </wp:positionH>
                <wp:positionV relativeFrom="paragraph">
                  <wp:posOffset>7000</wp:posOffset>
                </wp:positionV>
                <wp:extent cx="2954020" cy="0"/>
                <wp:effectExtent l="0" t="0" r="0" b="0"/>
                <wp:wrapTopAndBottom/>
                <wp:docPr id="112942712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F3A34" id="Line 2" o:spid="_x0000_s1026" style="position:absolute;z-index:-2516531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.55pt" to="232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" strokeweight=".24536mm">
                <w10:wrap type="topAndBottom" anchorx="margin"/>
              </v:line>
            </w:pict>
          </mc:Fallback>
        </mc:AlternateContent>
      </w:r>
      <w:r w:rsidRPr="000A0136">
        <w:rPr>
          <w:sz w:val="22"/>
          <w:szCs w:val="22"/>
        </w:rPr>
        <w:t>Date</w:t>
      </w:r>
    </w:p>
    <w:bookmarkEnd w:id="12"/>
    <w:p w14:paraId="12DDA2A1" w14:textId="5AC784FC" w:rsidR="007C34B5" w:rsidRPr="00715519" w:rsidRDefault="007C34B5" w:rsidP="004C3F45">
      <w:pPr>
        <w:rPr>
          <w:sz w:val="22"/>
          <w:szCs w:val="22"/>
        </w:rPr>
      </w:pPr>
    </w:p>
    <w:sectPr w:rsidR="007C34B5" w:rsidRPr="00715519" w:rsidSect="00A20F43">
      <w:pgSz w:w="12240" w:h="15840" w:code="1"/>
      <w:pgMar w:top="1066" w:right="1426" w:bottom="274" w:left="126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3" w:author="Stennis, Miessha N" w:date="2024-11-18T10:24:00Z" w:initials="MS">
    <w:p w14:paraId="4255F25B" w14:textId="77777777" w:rsidR="005407BC" w:rsidRDefault="005407BC" w:rsidP="005407BC">
      <w:pPr>
        <w:pStyle w:val="CommentText"/>
      </w:pPr>
      <w:r>
        <w:rPr>
          <w:rStyle w:val="CommentReference"/>
        </w:rPr>
        <w:annotationRef/>
      </w:r>
      <w:r>
        <w:t>Confirm you are fine with this addition.</w:t>
      </w:r>
    </w:p>
    <w:p w14:paraId="763F57D6" w14:textId="77777777" w:rsidR="005407BC" w:rsidRDefault="005407BC" w:rsidP="005407BC">
      <w:pPr>
        <w:pStyle w:val="CommentText"/>
      </w:pPr>
    </w:p>
    <w:p w14:paraId="77199138" w14:textId="77777777" w:rsidR="005407BC" w:rsidRDefault="005407BC" w:rsidP="005407BC">
      <w:pPr>
        <w:pStyle w:val="CommentText"/>
      </w:pPr>
      <w:r>
        <w:t>This was added to account for the fact that PE costs could be funded federal/state, federal/local, or 100% state (HB170).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71991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981E206" w16cex:dateUtc="2024-11-18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7199138" w16cid:durableId="5981E2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C6EAF" w14:textId="77777777" w:rsidR="00121302" w:rsidRDefault="00121302" w:rsidP="00435EB3">
      <w:r>
        <w:separator/>
      </w:r>
    </w:p>
  </w:endnote>
  <w:endnote w:type="continuationSeparator" w:id="0">
    <w:p w14:paraId="3EE3DD13" w14:textId="77777777" w:rsidR="00121302" w:rsidRDefault="00121302" w:rsidP="00435EB3">
      <w:r>
        <w:continuationSeparator/>
      </w:r>
    </w:p>
  </w:endnote>
  <w:endnote w:type="continuationNotice" w:id="1">
    <w:p w14:paraId="4490C038" w14:textId="77777777" w:rsidR="00121302" w:rsidRDefault="00121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TIMES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28734" w14:textId="55102943" w:rsidR="00D5580C" w:rsidRPr="002A4B72" w:rsidRDefault="003B7505" w:rsidP="00D5580C">
    <w:pPr>
      <w:pStyle w:val="Footer"/>
      <w:jc w:val="right"/>
      <w:rPr>
        <w:i/>
        <w:iCs/>
        <w:sz w:val="18"/>
        <w:szCs w:val="18"/>
      </w:rPr>
    </w:pPr>
    <w:r w:rsidRPr="00B42972">
      <w:rPr>
        <w:rFonts w:eastAsiaTheme="minorHAnsi"/>
        <w:sz w:val="18"/>
        <w:szCs w:val="18"/>
      </w:rPr>
      <w:t xml:space="preserve">Contract No.: </w:t>
    </w:r>
    <w:r w:rsidRPr="00B42972">
      <w:rPr>
        <w:rFonts w:eastAsiaTheme="minorHAnsi"/>
        <w:sz w:val="18"/>
        <w:szCs w:val="18"/>
        <w:highlight w:val="yellow"/>
      </w:rPr>
      <w:t>XXXXX-XX-XXXXXX-XXX</w:t>
    </w:r>
    <w:r w:rsidRPr="003B7505">
      <w:rPr>
        <w:rFonts w:asciiTheme="minorHAnsi" w:eastAsiaTheme="minorHAnsi" w:hAnsiTheme="minorHAnsi" w:cstheme="minorHAnsi"/>
        <w:sz w:val="20"/>
        <w:szCs w:val="20"/>
      </w:rPr>
      <w:ptab w:relativeTo="margin" w:alignment="center" w:leader="none"/>
    </w:r>
    <w:r w:rsidRPr="003B7505">
      <w:rPr>
        <w:rFonts w:asciiTheme="minorHAnsi" w:eastAsiaTheme="minorHAnsi" w:hAnsiTheme="minorHAnsi" w:cstheme="minorHAnsi"/>
        <w:sz w:val="20"/>
        <w:szCs w:val="20"/>
      </w:rPr>
      <w:ptab w:relativeTo="margin" w:alignment="right" w:leader="none"/>
    </w:r>
    <w:r w:rsidRPr="003B7505">
      <w:rPr>
        <w:i/>
        <w:iCs/>
        <w:sz w:val="18"/>
        <w:szCs w:val="18"/>
      </w:rPr>
      <w:t xml:space="preserve">Revised: </w:t>
    </w:r>
    <w:bookmarkStart w:id="7" w:name="_Hlk182896238"/>
    <w:r w:rsidR="00D5580C">
      <w:rPr>
        <w:i/>
        <w:iCs/>
        <w:sz w:val="18"/>
        <w:szCs w:val="18"/>
      </w:rPr>
      <w:t>11/1</w:t>
    </w:r>
    <w:r w:rsidR="00E97BB3">
      <w:rPr>
        <w:i/>
        <w:iCs/>
        <w:sz w:val="18"/>
        <w:szCs w:val="18"/>
      </w:rPr>
      <w:t>8</w:t>
    </w:r>
    <w:r w:rsidR="00D5580C">
      <w:rPr>
        <w:i/>
        <w:iCs/>
        <w:sz w:val="18"/>
        <w:szCs w:val="18"/>
      </w:rPr>
      <w:t>/</w:t>
    </w:r>
    <w:r w:rsidR="00D5580C" w:rsidRPr="002A4B72">
      <w:rPr>
        <w:i/>
        <w:iCs/>
        <w:sz w:val="18"/>
        <w:szCs w:val="18"/>
      </w:rPr>
      <w:t>2024</w:t>
    </w:r>
  </w:p>
  <w:bookmarkEnd w:id="7"/>
  <w:p w14:paraId="65A422BC" w14:textId="36123101" w:rsidR="009A405D" w:rsidRPr="003B7505" w:rsidRDefault="009A405D" w:rsidP="009A405D">
    <w:pPr>
      <w:widowControl w:val="0"/>
      <w:tabs>
        <w:tab w:val="left" w:pos="5760"/>
      </w:tabs>
      <w:spacing w:line="200" w:lineRule="exact"/>
      <w:rPr>
        <w:rFonts w:asciiTheme="minorHAnsi" w:eastAsiaTheme="minorHAnsi" w:hAnsiTheme="minorHAnsi" w:cs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7807A" w14:textId="77777777" w:rsidR="002A35E9" w:rsidRPr="000D07EE" w:rsidRDefault="002A35E9">
    <w:pPr>
      <w:pStyle w:val="Footer"/>
      <w:jc w:val="center"/>
    </w:pPr>
    <w:r w:rsidRPr="000D07EE">
      <w:rPr>
        <w:rStyle w:val="PageNumber"/>
      </w:rPr>
      <w:fldChar w:fldCharType="begin"/>
    </w:r>
    <w:r w:rsidRPr="000D07EE">
      <w:rPr>
        <w:rStyle w:val="PageNumber"/>
      </w:rPr>
      <w:instrText xml:space="preserve"> PAGE </w:instrText>
    </w:r>
    <w:r w:rsidRPr="000D07EE">
      <w:rPr>
        <w:rStyle w:val="PageNumber"/>
      </w:rPr>
      <w:fldChar w:fldCharType="separate"/>
    </w:r>
    <w:r>
      <w:rPr>
        <w:rStyle w:val="PageNumber"/>
        <w:noProof/>
      </w:rPr>
      <w:t>1</w:t>
    </w:r>
    <w:r w:rsidRPr="000D07EE">
      <w:rPr>
        <w:rStyle w:val="PageNumber"/>
      </w:rPr>
      <w:fldChar w:fldCharType="end"/>
    </w:r>
    <w:r w:rsidRPr="000D07EE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07FA7" w14:textId="77777777" w:rsidR="00121302" w:rsidRDefault="00121302" w:rsidP="00435EB3">
      <w:r>
        <w:separator/>
      </w:r>
    </w:p>
  </w:footnote>
  <w:footnote w:type="continuationSeparator" w:id="0">
    <w:p w14:paraId="57D4A751" w14:textId="77777777" w:rsidR="00121302" w:rsidRDefault="00121302" w:rsidP="00435EB3">
      <w:r>
        <w:continuationSeparator/>
      </w:r>
    </w:p>
  </w:footnote>
  <w:footnote w:type="continuationNotice" w:id="1">
    <w:p w14:paraId="386819F4" w14:textId="77777777" w:rsidR="00121302" w:rsidRDefault="001213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18C83" w14:textId="77777777" w:rsidR="00D901E2" w:rsidRDefault="00D901E2" w:rsidP="00D901E2">
    <w:pPr>
      <w:pStyle w:val="Pa4"/>
      <w:ind w:left="5040" w:firstLine="360"/>
      <w:rPr>
        <w:rStyle w:val="A52"/>
        <w:rFonts w:ascii="HelveticaNeueLT Com 55 Roman" w:hAnsi="HelveticaNeueLT Com 55 Roman"/>
        <w:b/>
        <w:sz w:val="20"/>
        <w:szCs w:val="20"/>
      </w:rPr>
    </w:pPr>
    <w:r>
      <w:rPr>
        <w:rStyle w:val="A52"/>
        <w:rFonts w:ascii="HelveticaNeueLT Com 55 Roman" w:hAnsi="HelveticaNeueLT Com 55 Roman"/>
        <w:b/>
        <w:sz w:val="20"/>
        <w:szCs w:val="20"/>
      </w:rPr>
      <w:t>Russell R. McMurry, P.E., Commissioner</w:t>
    </w:r>
  </w:p>
  <w:p w14:paraId="50984046" w14:textId="77777777" w:rsidR="00D901E2" w:rsidRDefault="00D901E2" w:rsidP="00D901E2">
    <w:pPr>
      <w:pStyle w:val="Pa4"/>
      <w:ind w:left="504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49525A1" wp14:editId="38D144A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12315" cy="685800"/>
          <wp:effectExtent l="0" t="0" r="6985" b="0"/>
          <wp:wrapTight wrapText="bothSides">
            <wp:wrapPolygon edited="0">
              <wp:start x="0" y="0"/>
              <wp:lineTo x="0" y="21000"/>
              <wp:lineTo x="21470" y="21000"/>
              <wp:lineTo x="21470" y="0"/>
              <wp:lineTo x="0" y="0"/>
            </wp:wrapPolygon>
          </wp:wrapTight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A52"/>
        <w:rFonts w:ascii="HelveticaNeueLT Com 55 Roman" w:hAnsi="HelveticaNeueLT Com 55 Roman"/>
        <w:sz w:val="20"/>
        <w:szCs w:val="20"/>
      </w:rPr>
      <w:t xml:space="preserve">One Georgia Center </w:t>
    </w:r>
  </w:p>
  <w:p w14:paraId="7BE6B098" w14:textId="77777777" w:rsidR="00D901E2" w:rsidRDefault="00D901E2" w:rsidP="00D901E2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>
      <w:rPr>
        <w:rStyle w:val="A52"/>
        <w:rFonts w:ascii="HelveticaNeueLT Com 55 Roman" w:hAnsi="HelveticaNeueLT Com 55 Roman"/>
        <w:sz w:val="20"/>
        <w:szCs w:val="20"/>
      </w:rPr>
      <w:t xml:space="preserve">600 West Peachtree Street, NW </w:t>
    </w:r>
  </w:p>
  <w:p w14:paraId="5C11A37D" w14:textId="77777777" w:rsidR="00D901E2" w:rsidRDefault="00D901E2" w:rsidP="00D901E2">
    <w:pPr>
      <w:pStyle w:val="Pa4"/>
      <w:ind w:left="5040" w:firstLine="360"/>
      <w:rPr>
        <w:rStyle w:val="A52"/>
        <w:rFonts w:ascii="HelveticaNeueLT Com 55 Roman" w:hAnsi="HelveticaNeueLT Com 55 Roman"/>
        <w:sz w:val="20"/>
        <w:szCs w:val="20"/>
      </w:rPr>
    </w:pPr>
    <w:r>
      <w:rPr>
        <w:rStyle w:val="A52"/>
        <w:rFonts w:ascii="HelveticaNeueLT Com 55 Roman" w:hAnsi="HelveticaNeueLT Com 55 Roman"/>
        <w:sz w:val="20"/>
        <w:szCs w:val="20"/>
      </w:rPr>
      <w:t>Atlanta, GA 30308</w:t>
    </w:r>
  </w:p>
  <w:p w14:paraId="2BB9DE62" w14:textId="77777777" w:rsidR="00D901E2" w:rsidRDefault="00D901E2" w:rsidP="00D901E2">
    <w:pPr>
      <w:pStyle w:val="Default"/>
      <w:tabs>
        <w:tab w:val="left" w:pos="5400"/>
      </w:tabs>
      <w:ind w:firstLine="360"/>
    </w:pPr>
    <w:r>
      <w:rPr>
        <w:rFonts w:ascii="HelveticaNeueLT Com 55 Roman" w:hAnsi="HelveticaNeueLT Com 55 Roman"/>
        <w:sz w:val="20"/>
        <w:szCs w:val="20"/>
      </w:rPr>
      <w:tab/>
    </w:r>
    <w:r>
      <w:rPr>
        <w:rStyle w:val="A52"/>
        <w:rFonts w:ascii="HelveticaNeueLT Com 55 Roman" w:hAnsi="HelveticaNeueLT Com 55 Roman"/>
        <w:sz w:val="20"/>
        <w:szCs w:val="20"/>
      </w:rPr>
      <w:t>(404) 631-1000 Main Office</w:t>
    </w:r>
  </w:p>
  <w:p w14:paraId="5C2E7F19" w14:textId="77777777" w:rsidR="00D901E2" w:rsidRDefault="00D90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77491"/>
    <w:multiLevelType w:val="hybridMultilevel"/>
    <w:tmpl w:val="506CB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0034C"/>
    <w:multiLevelType w:val="hybridMultilevel"/>
    <w:tmpl w:val="6856474C"/>
    <w:lvl w:ilvl="0" w:tplc="167E42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E79A9"/>
    <w:multiLevelType w:val="hybridMultilevel"/>
    <w:tmpl w:val="4AD8D308"/>
    <w:lvl w:ilvl="0" w:tplc="04090019">
      <w:start w:val="1"/>
      <w:numFmt w:val="lowerLetter"/>
      <w:lvlText w:val="%1."/>
      <w:lvlJc w:val="left"/>
      <w:pPr>
        <w:ind w:left="1350" w:hanging="7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3AF5"/>
    <w:multiLevelType w:val="hybridMultilevel"/>
    <w:tmpl w:val="212C1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B11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90366305">
    <w:abstractNumId w:val="4"/>
  </w:num>
  <w:num w:numId="2" w16cid:durableId="498008160">
    <w:abstractNumId w:val="0"/>
  </w:num>
  <w:num w:numId="3" w16cid:durableId="779182135">
    <w:abstractNumId w:val="3"/>
  </w:num>
  <w:num w:numId="4" w16cid:durableId="1295019907">
    <w:abstractNumId w:val="1"/>
  </w:num>
  <w:num w:numId="5" w16cid:durableId="13025366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nnis, Miessha N">
    <w15:presenceInfo w15:providerId="AD" w15:userId="S::00900484@dot.ga.gov::9c42305d-075c-4c7c-88fb-817727da2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ff7c80,#f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F43"/>
    <w:rsid w:val="00001B52"/>
    <w:rsid w:val="00001C68"/>
    <w:rsid w:val="00015AA3"/>
    <w:rsid w:val="00035D56"/>
    <w:rsid w:val="00047EDB"/>
    <w:rsid w:val="00054BFF"/>
    <w:rsid w:val="00061D8F"/>
    <w:rsid w:val="0006265C"/>
    <w:rsid w:val="00065345"/>
    <w:rsid w:val="0008114F"/>
    <w:rsid w:val="00084580"/>
    <w:rsid w:val="00097039"/>
    <w:rsid w:val="000A0136"/>
    <w:rsid w:val="000A3C37"/>
    <w:rsid w:val="000A7378"/>
    <w:rsid w:val="000B29EE"/>
    <w:rsid w:val="000B3517"/>
    <w:rsid w:val="000C73D6"/>
    <w:rsid w:val="000D238E"/>
    <w:rsid w:val="000D78BC"/>
    <w:rsid w:val="00103509"/>
    <w:rsid w:val="0010747D"/>
    <w:rsid w:val="00120551"/>
    <w:rsid w:val="00121302"/>
    <w:rsid w:val="001257A1"/>
    <w:rsid w:val="001474EC"/>
    <w:rsid w:val="001520AA"/>
    <w:rsid w:val="0016069C"/>
    <w:rsid w:val="0016148F"/>
    <w:rsid w:val="00164FF4"/>
    <w:rsid w:val="00165AC1"/>
    <w:rsid w:val="00173063"/>
    <w:rsid w:val="00173C04"/>
    <w:rsid w:val="001866D2"/>
    <w:rsid w:val="001A0D2B"/>
    <w:rsid w:val="001A661C"/>
    <w:rsid w:val="001B6A16"/>
    <w:rsid w:val="001C0440"/>
    <w:rsid w:val="001E28DD"/>
    <w:rsid w:val="001E4518"/>
    <w:rsid w:val="00201EA4"/>
    <w:rsid w:val="00216042"/>
    <w:rsid w:val="00221212"/>
    <w:rsid w:val="00221ED9"/>
    <w:rsid w:val="00224A98"/>
    <w:rsid w:val="00230E29"/>
    <w:rsid w:val="002355BB"/>
    <w:rsid w:val="00247E4C"/>
    <w:rsid w:val="00266D98"/>
    <w:rsid w:val="002704E3"/>
    <w:rsid w:val="00272306"/>
    <w:rsid w:val="00272635"/>
    <w:rsid w:val="00274242"/>
    <w:rsid w:val="00287BA9"/>
    <w:rsid w:val="00290040"/>
    <w:rsid w:val="002935AB"/>
    <w:rsid w:val="002A20A5"/>
    <w:rsid w:val="002A35E9"/>
    <w:rsid w:val="002A69A9"/>
    <w:rsid w:val="002B370E"/>
    <w:rsid w:val="002C3D37"/>
    <w:rsid w:val="002C4E7E"/>
    <w:rsid w:val="002C560F"/>
    <w:rsid w:val="002D088B"/>
    <w:rsid w:val="002D3C17"/>
    <w:rsid w:val="002D4201"/>
    <w:rsid w:val="002D6FFF"/>
    <w:rsid w:val="002E265F"/>
    <w:rsid w:val="002E6D52"/>
    <w:rsid w:val="002F1A95"/>
    <w:rsid w:val="002F7C1D"/>
    <w:rsid w:val="0030231B"/>
    <w:rsid w:val="00306320"/>
    <w:rsid w:val="00317DBE"/>
    <w:rsid w:val="00320132"/>
    <w:rsid w:val="0032250E"/>
    <w:rsid w:val="00330487"/>
    <w:rsid w:val="00333D98"/>
    <w:rsid w:val="003349D3"/>
    <w:rsid w:val="00336F8F"/>
    <w:rsid w:val="00346EC7"/>
    <w:rsid w:val="0034754C"/>
    <w:rsid w:val="00350C03"/>
    <w:rsid w:val="00351481"/>
    <w:rsid w:val="0035315D"/>
    <w:rsid w:val="00362ED9"/>
    <w:rsid w:val="00365C8B"/>
    <w:rsid w:val="003739A1"/>
    <w:rsid w:val="003750B0"/>
    <w:rsid w:val="00380A97"/>
    <w:rsid w:val="00380BB1"/>
    <w:rsid w:val="00387793"/>
    <w:rsid w:val="00392F01"/>
    <w:rsid w:val="00393BCE"/>
    <w:rsid w:val="00393F7A"/>
    <w:rsid w:val="003A5F02"/>
    <w:rsid w:val="003B6EC6"/>
    <w:rsid w:val="003B7505"/>
    <w:rsid w:val="003D5849"/>
    <w:rsid w:val="003F5E93"/>
    <w:rsid w:val="003F6C17"/>
    <w:rsid w:val="004059AF"/>
    <w:rsid w:val="00406416"/>
    <w:rsid w:val="00407E71"/>
    <w:rsid w:val="004113A6"/>
    <w:rsid w:val="00412577"/>
    <w:rsid w:val="00415193"/>
    <w:rsid w:val="00435685"/>
    <w:rsid w:val="00435EB3"/>
    <w:rsid w:val="004424D0"/>
    <w:rsid w:val="00444B8E"/>
    <w:rsid w:val="00445771"/>
    <w:rsid w:val="0044579D"/>
    <w:rsid w:val="00453A05"/>
    <w:rsid w:val="004560C0"/>
    <w:rsid w:val="00460A56"/>
    <w:rsid w:val="004631A0"/>
    <w:rsid w:val="00472EE2"/>
    <w:rsid w:val="00474CAF"/>
    <w:rsid w:val="00480A7C"/>
    <w:rsid w:val="00491E4D"/>
    <w:rsid w:val="004A2759"/>
    <w:rsid w:val="004A3306"/>
    <w:rsid w:val="004B0F9B"/>
    <w:rsid w:val="004B1D5E"/>
    <w:rsid w:val="004B487D"/>
    <w:rsid w:val="004C2A74"/>
    <w:rsid w:val="004C3F45"/>
    <w:rsid w:val="004D7A79"/>
    <w:rsid w:val="004E1C80"/>
    <w:rsid w:val="004E3435"/>
    <w:rsid w:val="004F04EB"/>
    <w:rsid w:val="004F0A75"/>
    <w:rsid w:val="004F167C"/>
    <w:rsid w:val="0050140D"/>
    <w:rsid w:val="00502192"/>
    <w:rsid w:val="00506BAB"/>
    <w:rsid w:val="00507FCE"/>
    <w:rsid w:val="00514E9D"/>
    <w:rsid w:val="005218FE"/>
    <w:rsid w:val="005274F8"/>
    <w:rsid w:val="00532B4E"/>
    <w:rsid w:val="005407BC"/>
    <w:rsid w:val="005432EF"/>
    <w:rsid w:val="00543635"/>
    <w:rsid w:val="00543FFC"/>
    <w:rsid w:val="0055370F"/>
    <w:rsid w:val="0055759D"/>
    <w:rsid w:val="00557D9B"/>
    <w:rsid w:val="00564272"/>
    <w:rsid w:val="00570FBD"/>
    <w:rsid w:val="00586DEC"/>
    <w:rsid w:val="005B5A79"/>
    <w:rsid w:val="005B7501"/>
    <w:rsid w:val="005C17ED"/>
    <w:rsid w:val="005C2CAB"/>
    <w:rsid w:val="005C3410"/>
    <w:rsid w:val="005C757B"/>
    <w:rsid w:val="005D32FF"/>
    <w:rsid w:val="005D674A"/>
    <w:rsid w:val="005E0B75"/>
    <w:rsid w:val="005F2F1F"/>
    <w:rsid w:val="006113AE"/>
    <w:rsid w:val="00614E03"/>
    <w:rsid w:val="006221B3"/>
    <w:rsid w:val="00622C7A"/>
    <w:rsid w:val="0062468E"/>
    <w:rsid w:val="00626811"/>
    <w:rsid w:val="00636419"/>
    <w:rsid w:val="006457BC"/>
    <w:rsid w:val="00650840"/>
    <w:rsid w:val="00650B82"/>
    <w:rsid w:val="006516F4"/>
    <w:rsid w:val="00654363"/>
    <w:rsid w:val="006608A4"/>
    <w:rsid w:val="00680A3A"/>
    <w:rsid w:val="00683911"/>
    <w:rsid w:val="00695E1C"/>
    <w:rsid w:val="006A209B"/>
    <w:rsid w:val="006A212C"/>
    <w:rsid w:val="006A6B36"/>
    <w:rsid w:val="006B0490"/>
    <w:rsid w:val="006B305D"/>
    <w:rsid w:val="006B3D73"/>
    <w:rsid w:val="006B5399"/>
    <w:rsid w:val="006C6A28"/>
    <w:rsid w:val="006E101D"/>
    <w:rsid w:val="006F1EC0"/>
    <w:rsid w:val="006F2044"/>
    <w:rsid w:val="006F4F38"/>
    <w:rsid w:val="00702182"/>
    <w:rsid w:val="00706A86"/>
    <w:rsid w:val="00710E29"/>
    <w:rsid w:val="0071431B"/>
    <w:rsid w:val="00715519"/>
    <w:rsid w:val="007159BB"/>
    <w:rsid w:val="00721E51"/>
    <w:rsid w:val="007220F3"/>
    <w:rsid w:val="00737BBC"/>
    <w:rsid w:val="00740575"/>
    <w:rsid w:val="0074654D"/>
    <w:rsid w:val="00752F3B"/>
    <w:rsid w:val="00754CEE"/>
    <w:rsid w:val="00755988"/>
    <w:rsid w:val="007816B3"/>
    <w:rsid w:val="007875EA"/>
    <w:rsid w:val="0079051A"/>
    <w:rsid w:val="00792A45"/>
    <w:rsid w:val="00796A1D"/>
    <w:rsid w:val="007C076A"/>
    <w:rsid w:val="007C2CF3"/>
    <w:rsid w:val="007C34B5"/>
    <w:rsid w:val="007C6A4F"/>
    <w:rsid w:val="007D35C0"/>
    <w:rsid w:val="007E1280"/>
    <w:rsid w:val="007E72E5"/>
    <w:rsid w:val="007F1ED2"/>
    <w:rsid w:val="008026FE"/>
    <w:rsid w:val="00827173"/>
    <w:rsid w:val="00831E66"/>
    <w:rsid w:val="00834D1A"/>
    <w:rsid w:val="00840A32"/>
    <w:rsid w:val="00842248"/>
    <w:rsid w:val="00861021"/>
    <w:rsid w:val="00870D23"/>
    <w:rsid w:val="0087384C"/>
    <w:rsid w:val="00875F9B"/>
    <w:rsid w:val="0088078C"/>
    <w:rsid w:val="008807BB"/>
    <w:rsid w:val="008813F6"/>
    <w:rsid w:val="008864E1"/>
    <w:rsid w:val="00890481"/>
    <w:rsid w:val="0089223B"/>
    <w:rsid w:val="008A1564"/>
    <w:rsid w:val="008A2C82"/>
    <w:rsid w:val="008A5AE4"/>
    <w:rsid w:val="008C096D"/>
    <w:rsid w:val="008D3E7D"/>
    <w:rsid w:val="008F07B0"/>
    <w:rsid w:val="008F08B0"/>
    <w:rsid w:val="008F08E8"/>
    <w:rsid w:val="008F27AB"/>
    <w:rsid w:val="008F492E"/>
    <w:rsid w:val="008F6A1E"/>
    <w:rsid w:val="009027C6"/>
    <w:rsid w:val="009064C4"/>
    <w:rsid w:val="00907F1D"/>
    <w:rsid w:val="009104CA"/>
    <w:rsid w:val="0091160B"/>
    <w:rsid w:val="009235C7"/>
    <w:rsid w:val="0092436D"/>
    <w:rsid w:val="00926BF7"/>
    <w:rsid w:val="00936600"/>
    <w:rsid w:val="009415B0"/>
    <w:rsid w:val="009526C9"/>
    <w:rsid w:val="00960543"/>
    <w:rsid w:val="0096209E"/>
    <w:rsid w:val="009630B5"/>
    <w:rsid w:val="009650CA"/>
    <w:rsid w:val="009652AD"/>
    <w:rsid w:val="00974C49"/>
    <w:rsid w:val="0097518D"/>
    <w:rsid w:val="0097629C"/>
    <w:rsid w:val="009829A0"/>
    <w:rsid w:val="009831AA"/>
    <w:rsid w:val="0099602F"/>
    <w:rsid w:val="009A405D"/>
    <w:rsid w:val="009A68D5"/>
    <w:rsid w:val="009B0EEF"/>
    <w:rsid w:val="009C193B"/>
    <w:rsid w:val="009C1A57"/>
    <w:rsid w:val="009C2C1A"/>
    <w:rsid w:val="009C3D8B"/>
    <w:rsid w:val="009C52EB"/>
    <w:rsid w:val="009D5DAD"/>
    <w:rsid w:val="009E12A6"/>
    <w:rsid w:val="009E2A16"/>
    <w:rsid w:val="009E39DB"/>
    <w:rsid w:val="009F5C4B"/>
    <w:rsid w:val="009F6183"/>
    <w:rsid w:val="00A00422"/>
    <w:rsid w:val="00A07C17"/>
    <w:rsid w:val="00A07F29"/>
    <w:rsid w:val="00A12D7D"/>
    <w:rsid w:val="00A13E18"/>
    <w:rsid w:val="00A20F43"/>
    <w:rsid w:val="00A21980"/>
    <w:rsid w:val="00A23F5E"/>
    <w:rsid w:val="00A265AA"/>
    <w:rsid w:val="00A3321A"/>
    <w:rsid w:val="00A3389B"/>
    <w:rsid w:val="00A54A6A"/>
    <w:rsid w:val="00A62D58"/>
    <w:rsid w:val="00A70616"/>
    <w:rsid w:val="00A72FA4"/>
    <w:rsid w:val="00A75DF3"/>
    <w:rsid w:val="00A83480"/>
    <w:rsid w:val="00A93B08"/>
    <w:rsid w:val="00AA17D3"/>
    <w:rsid w:val="00AA7293"/>
    <w:rsid w:val="00AB108B"/>
    <w:rsid w:val="00AB3476"/>
    <w:rsid w:val="00AC0E84"/>
    <w:rsid w:val="00AC36B3"/>
    <w:rsid w:val="00AC440D"/>
    <w:rsid w:val="00AC4DF5"/>
    <w:rsid w:val="00AC67AF"/>
    <w:rsid w:val="00AC7D82"/>
    <w:rsid w:val="00AE67AF"/>
    <w:rsid w:val="00AE6ADF"/>
    <w:rsid w:val="00AF320C"/>
    <w:rsid w:val="00AF63C0"/>
    <w:rsid w:val="00AF6448"/>
    <w:rsid w:val="00B01FCA"/>
    <w:rsid w:val="00B07239"/>
    <w:rsid w:val="00B1664A"/>
    <w:rsid w:val="00B17162"/>
    <w:rsid w:val="00B241B6"/>
    <w:rsid w:val="00B26C15"/>
    <w:rsid w:val="00B31235"/>
    <w:rsid w:val="00B34AA2"/>
    <w:rsid w:val="00B423EA"/>
    <w:rsid w:val="00B51495"/>
    <w:rsid w:val="00B62940"/>
    <w:rsid w:val="00B74F12"/>
    <w:rsid w:val="00B772B8"/>
    <w:rsid w:val="00B83283"/>
    <w:rsid w:val="00B9149E"/>
    <w:rsid w:val="00BA0086"/>
    <w:rsid w:val="00BA328A"/>
    <w:rsid w:val="00BB0926"/>
    <w:rsid w:val="00BD01A3"/>
    <w:rsid w:val="00BD294B"/>
    <w:rsid w:val="00BD2AA1"/>
    <w:rsid w:val="00BE1B4D"/>
    <w:rsid w:val="00BE222C"/>
    <w:rsid w:val="00BE4166"/>
    <w:rsid w:val="00BE4889"/>
    <w:rsid w:val="00BE647F"/>
    <w:rsid w:val="00BF2C8F"/>
    <w:rsid w:val="00BF3DAE"/>
    <w:rsid w:val="00C00E77"/>
    <w:rsid w:val="00C00EB0"/>
    <w:rsid w:val="00C02059"/>
    <w:rsid w:val="00C03AF7"/>
    <w:rsid w:val="00C07F2B"/>
    <w:rsid w:val="00C13251"/>
    <w:rsid w:val="00C16486"/>
    <w:rsid w:val="00C40572"/>
    <w:rsid w:val="00C435E1"/>
    <w:rsid w:val="00C44E40"/>
    <w:rsid w:val="00C704C6"/>
    <w:rsid w:val="00C765E1"/>
    <w:rsid w:val="00C772E5"/>
    <w:rsid w:val="00C8335D"/>
    <w:rsid w:val="00C83425"/>
    <w:rsid w:val="00C840B6"/>
    <w:rsid w:val="00C8412D"/>
    <w:rsid w:val="00C84D73"/>
    <w:rsid w:val="00C901BD"/>
    <w:rsid w:val="00C917DE"/>
    <w:rsid w:val="00CA4F71"/>
    <w:rsid w:val="00CB7346"/>
    <w:rsid w:val="00CC2037"/>
    <w:rsid w:val="00CC6C53"/>
    <w:rsid w:val="00CD32CD"/>
    <w:rsid w:val="00CD52FD"/>
    <w:rsid w:val="00CD75FB"/>
    <w:rsid w:val="00CE2301"/>
    <w:rsid w:val="00CE6F8D"/>
    <w:rsid w:val="00CF2F56"/>
    <w:rsid w:val="00D04528"/>
    <w:rsid w:val="00D0712C"/>
    <w:rsid w:val="00D210BC"/>
    <w:rsid w:val="00D21588"/>
    <w:rsid w:val="00D21A41"/>
    <w:rsid w:val="00D31D8B"/>
    <w:rsid w:val="00D31F72"/>
    <w:rsid w:val="00D3374E"/>
    <w:rsid w:val="00D41FAA"/>
    <w:rsid w:val="00D429B5"/>
    <w:rsid w:val="00D43B0C"/>
    <w:rsid w:val="00D44DCC"/>
    <w:rsid w:val="00D53BBF"/>
    <w:rsid w:val="00D5580C"/>
    <w:rsid w:val="00D57FC7"/>
    <w:rsid w:val="00D85A10"/>
    <w:rsid w:val="00D87B12"/>
    <w:rsid w:val="00D901E2"/>
    <w:rsid w:val="00DA013E"/>
    <w:rsid w:val="00DB083E"/>
    <w:rsid w:val="00DB6416"/>
    <w:rsid w:val="00DC6EF3"/>
    <w:rsid w:val="00DC7289"/>
    <w:rsid w:val="00DD5A96"/>
    <w:rsid w:val="00DD649B"/>
    <w:rsid w:val="00DD68A6"/>
    <w:rsid w:val="00DE1D9A"/>
    <w:rsid w:val="00DF09C6"/>
    <w:rsid w:val="00DF72AA"/>
    <w:rsid w:val="00E0077A"/>
    <w:rsid w:val="00E0331A"/>
    <w:rsid w:val="00E042B3"/>
    <w:rsid w:val="00E134EF"/>
    <w:rsid w:val="00E151DB"/>
    <w:rsid w:val="00E17B30"/>
    <w:rsid w:val="00E267D6"/>
    <w:rsid w:val="00E3242F"/>
    <w:rsid w:val="00E32C6A"/>
    <w:rsid w:val="00E42A9B"/>
    <w:rsid w:val="00E437A4"/>
    <w:rsid w:val="00E51C2E"/>
    <w:rsid w:val="00E65341"/>
    <w:rsid w:val="00E65E24"/>
    <w:rsid w:val="00E73B14"/>
    <w:rsid w:val="00E76879"/>
    <w:rsid w:val="00E8657B"/>
    <w:rsid w:val="00E913FB"/>
    <w:rsid w:val="00E97BB3"/>
    <w:rsid w:val="00EA2309"/>
    <w:rsid w:val="00EB4D79"/>
    <w:rsid w:val="00EC3B4B"/>
    <w:rsid w:val="00ED6188"/>
    <w:rsid w:val="00EF54D6"/>
    <w:rsid w:val="00F00FB3"/>
    <w:rsid w:val="00F13C64"/>
    <w:rsid w:val="00F15869"/>
    <w:rsid w:val="00F205EA"/>
    <w:rsid w:val="00F342E4"/>
    <w:rsid w:val="00F431F6"/>
    <w:rsid w:val="00F44930"/>
    <w:rsid w:val="00F55835"/>
    <w:rsid w:val="00F738DD"/>
    <w:rsid w:val="00F75882"/>
    <w:rsid w:val="00F80313"/>
    <w:rsid w:val="00F83C2B"/>
    <w:rsid w:val="00F86D54"/>
    <w:rsid w:val="00FB6919"/>
    <w:rsid w:val="00FB6EE2"/>
    <w:rsid w:val="00FD41E9"/>
    <w:rsid w:val="00FD5F75"/>
    <w:rsid w:val="00FD675A"/>
    <w:rsid w:val="00FE031F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7c80,#f99"/>
    </o:shapedefaults>
    <o:shapelayout v:ext="edit">
      <o:idmap v:ext="edit" data="2"/>
    </o:shapelayout>
  </w:shapeDefaults>
  <w:decimalSymbol w:val="."/>
  <w:listSeparator w:val=","/>
  <w14:docId w14:val="26B6AD10"/>
  <w15:docId w15:val="{899F092D-6BF8-4AA8-9E67-947EAFAE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1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F112E0"/>
  </w:style>
  <w:style w:type="character" w:styleId="Hyperlink">
    <w:name w:val="Hyperlink"/>
    <w:basedOn w:val="DefaultParagraphFont"/>
    <w:rsid w:val="00C9688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C71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7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5E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35E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35E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EB3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472EE2"/>
    <w:pPr>
      <w:ind w:left="720"/>
      <w:contextualSpacing/>
    </w:pPr>
    <w:rPr>
      <w:sz w:val="20"/>
      <w:szCs w:val="20"/>
    </w:rPr>
  </w:style>
  <w:style w:type="character" w:styleId="CommentReference">
    <w:name w:val="annotation reference"/>
    <w:basedOn w:val="DefaultParagraphFont"/>
    <w:rsid w:val="00880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807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7BB"/>
  </w:style>
  <w:style w:type="paragraph" w:styleId="CommentSubject">
    <w:name w:val="annotation subject"/>
    <w:basedOn w:val="CommentText"/>
    <w:next w:val="CommentText"/>
    <w:link w:val="CommentSubjectChar"/>
    <w:rsid w:val="00880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07BB"/>
    <w:rPr>
      <w:b/>
      <w:bCs/>
    </w:rPr>
  </w:style>
  <w:style w:type="paragraph" w:customStyle="1" w:styleId="Normal1">
    <w:name w:val="Normal1"/>
    <w:basedOn w:val="Normal"/>
    <w:rsid w:val="002C4E7E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basedOn w:val="DefaultParagraphFont"/>
    <w:rsid w:val="009D5DAD"/>
    <w:rPr>
      <w:color w:val="800080" w:themeColor="followedHyperlink"/>
      <w:u w:val="single"/>
    </w:rPr>
  </w:style>
  <w:style w:type="paragraph" w:customStyle="1" w:styleId="Default">
    <w:name w:val="Default"/>
    <w:rsid w:val="008A5AE4"/>
    <w:pPr>
      <w:autoSpaceDE w:val="0"/>
      <w:autoSpaceDN w:val="0"/>
      <w:adjustRightInd w:val="0"/>
    </w:pPr>
    <w:rPr>
      <w:rFonts w:ascii="AvantGarde" w:eastAsiaTheme="minorHAnsi" w:hAnsi="AvantGarde" w:cs="AvantGarde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A5AE4"/>
    <w:pPr>
      <w:spacing w:line="206" w:lineRule="atLeast"/>
    </w:pPr>
    <w:rPr>
      <w:rFonts w:cstheme="minorBidi"/>
      <w:color w:val="auto"/>
    </w:rPr>
  </w:style>
  <w:style w:type="character" w:customStyle="1" w:styleId="A52">
    <w:name w:val="A52"/>
    <w:uiPriority w:val="99"/>
    <w:rsid w:val="008A5AE4"/>
    <w:rPr>
      <w:rFonts w:cs="AvantGarde"/>
      <w:color w:val="055494"/>
      <w:sz w:val="6"/>
      <w:szCs w:val="6"/>
    </w:rPr>
  </w:style>
  <w:style w:type="character" w:styleId="PageNumber">
    <w:name w:val="page number"/>
    <w:basedOn w:val="DefaultParagraphFont"/>
    <w:rsid w:val="002A35E9"/>
  </w:style>
  <w:style w:type="paragraph" w:styleId="Revision">
    <w:name w:val="Revision"/>
    <w:hidden/>
    <w:semiHidden/>
    <w:rsid w:val="002D6FFF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C3F45"/>
  </w:style>
  <w:style w:type="character" w:customStyle="1" w:styleId="cf01">
    <w:name w:val="cf01"/>
    <w:basedOn w:val="DefaultParagraphFont"/>
    <w:rsid w:val="009C52EB"/>
    <w:rPr>
      <w:rFonts w:ascii="Segoe UI" w:hAnsi="Segoe UI" w:cs="Segoe UI" w:hint="default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32B4E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9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dot.ga.gov/GDOT/Pages/Board.aspx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311240\OneDrive%20-%20gdotgov\Supplemental%20PFA%20%234%20with%20Cover%20Template_PI%200012788_Fulton_0613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1C4A39A39854F8C86766C8979666F" ma:contentTypeVersion="4" ma:contentTypeDescription="Create a new document." ma:contentTypeScope="" ma:versionID="7cb80ef8705fe8ff62eaea7d370c0339">
  <xsd:schema xmlns:xsd="http://www.w3.org/2001/XMLSchema" xmlns:xs="http://www.w3.org/2001/XMLSchema" xmlns:p="http://schemas.microsoft.com/office/2006/metadata/properties" xmlns:ns2="a84be4e4-0c22-4101-9941-bb0dc0b2ffbe" xmlns:ns3="95f44f22-5664-450f-9642-3252a626e683" targetNamespace="http://schemas.microsoft.com/office/2006/metadata/properties" ma:root="true" ma:fieldsID="2e9b2c3c4e7c95bd3c108ebc540763e5" ns2:_="" ns3:_="">
    <xsd:import namespace="a84be4e4-0c22-4101-9941-bb0dc0b2ffbe"/>
    <xsd:import namespace="95f44f22-5664-450f-9642-3252a626e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be4e4-0c22-4101-9941-bb0dc0b2f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4f22-5664-450f-9642-3252a626e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7174BA-2FE2-4608-A056-B94B84406E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517C5E-8F7A-44A3-A1E4-0609268FA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4be4e4-0c22-4101-9941-bb0dc0b2ffbe"/>
    <ds:schemaRef ds:uri="95f44f22-5664-450f-9642-3252a626e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F64D0-D5B9-421B-AA08-A28DB280F6A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Supplemental PFA #4 with Cover Template_PI 0012788_Fulton_061323</Template>
  <TotalTime>1</TotalTime>
  <Pages>8</Pages>
  <Words>1161</Words>
  <Characters>7468</Characters>
  <Application>Microsoft Office Word</Application>
  <DocSecurity>4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 Notification Letter</vt:lpstr>
    </vt:vector>
  </TitlesOfParts>
  <Company>GDOT</Company>
  <LinksUpToDate>false</LinksUpToDate>
  <CharactersWithSpaces>8612</CharactersWithSpaces>
  <SharedDoc>false</SharedDoc>
  <HLinks>
    <vt:vector size="6" baseType="variant">
      <vt:variant>
        <vt:i4>2031624</vt:i4>
      </vt:variant>
      <vt:variant>
        <vt:i4>0</vt:i4>
      </vt:variant>
      <vt:variant>
        <vt:i4>0</vt:i4>
      </vt:variant>
      <vt:variant>
        <vt:i4>5</vt:i4>
      </vt:variant>
      <vt:variant>
        <vt:lpwstr>http://www.dot.ga.gov/AboutGDOT/Board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 Notification Letter</dc:title>
  <dc:subject/>
  <dc:creator>O'Leary, Helen</dc:creator>
  <cp:keywords/>
  <cp:lastModifiedBy>Stennis, Miessha N</cp:lastModifiedBy>
  <cp:revision>2</cp:revision>
  <cp:lastPrinted>2019-07-11T23:58:00Z</cp:lastPrinted>
  <dcterms:created xsi:type="dcterms:W3CDTF">2024-11-24T23:09:00Z</dcterms:created>
  <dcterms:modified xsi:type="dcterms:W3CDTF">2024-11-24T23:09:00Z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0x0101004071C4A39A39854F8C86766C8979666F</vt:lpwstr>
  </property>
</Properties>
</file>